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5D7E5" w14:textId="77777777" w:rsidR="007C43FC" w:rsidRPr="007C43FC" w:rsidRDefault="007C43FC" w:rsidP="008B6DB9">
      <w:pPr>
        <w:pStyle w:val="Tytu"/>
        <w:spacing w:after="120"/>
        <w:jc w:val="both"/>
        <w:rPr>
          <w:rFonts w:ascii="Arial" w:hAnsi="Arial" w:cs="Arial"/>
          <w:b w:val="0"/>
          <w:color w:val="000000"/>
          <w:sz w:val="22"/>
          <w:szCs w:val="22"/>
        </w:rPr>
      </w:pPr>
    </w:p>
    <w:p w14:paraId="46082270" w14:textId="17DA59CA" w:rsidR="007C43FC" w:rsidRPr="00CC4573" w:rsidRDefault="00CC4573" w:rsidP="007C43FC">
      <w:pPr>
        <w:pStyle w:val="Nagwek2"/>
        <w:ind w:right="50"/>
        <w:jc w:val="right"/>
        <w:rPr>
          <w:rFonts w:ascii="Times New Roman" w:hAnsi="Times New Roman"/>
          <w:b w:val="0"/>
        </w:rPr>
      </w:pPr>
      <w:r w:rsidRPr="00CC4573">
        <w:rPr>
          <w:rFonts w:ascii="Times New Roman" w:hAnsi="Times New Roman"/>
          <w:b w:val="0"/>
        </w:rPr>
        <w:t xml:space="preserve">Załącznik nr </w:t>
      </w:r>
      <w:r w:rsidR="001D3937">
        <w:rPr>
          <w:rFonts w:ascii="Times New Roman" w:hAnsi="Times New Roman"/>
          <w:b w:val="0"/>
        </w:rPr>
        <w:t>4</w:t>
      </w:r>
      <w:r w:rsidR="00EB4044">
        <w:rPr>
          <w:rFonts w:ascii="Times New Roman" w:hAnsi="Times New Roman"/>
          <w:b w:val="0"/>
        </w:rPr>
        <w:t>a</w:t>
      </w:r>
      <w:r w:rsidR="007C43FC" w:rsidRPr="00CC4573">
        <w:rPr>
          <w:rFonts w:ascii="Times New Roman" w:hAnsi="Times New Roman"/>
          <w:b w:val="0"/>
        </w:rPr>
        <w:t xml:space="preserve"> </w:t>
      </w:r>
    </w:p>
    <w:p w14:paraId="411E1002" w14:textId="77777777" w:rsidR="007C43FC" w:rsidRPr="00CC4573" w:rsidRDefault="007C43FC" w:rsidP="007C43FC">
      <w:pPr>
        <w:pStyle w:val="Nagwek2"/>
        <w:ind w:right="50"/>
        <w:jc w:val="right"/>
        <w:rPr>
          <w:rFonts w:ascii="Times New Roman" w:hAnsi="Times New Roman"/>
          <w:b w:val="0"/>
        </w:rPr>
      </w:pPr>
      <w:r w:rsidRPr="00CC4573">
        <w:rPr>
          <w:rFonts w:ascii="Times New Roman" w:hAnsi="Times New Roman"/>
          <w:b w:val="0"/>
        </w:rPr>
        <w:t>do umowy nr ___________________________</w:t>
      </w:r>
    </w:p>
    <w:p w14:paraId="3958F717" w14:textId="77777777" w:rsidR="007C43FC" w:rsidRDefault="007C43FC" w:rsidP="007C43FC">
      <w:pPr>
        <w:pStyle w:val="Tytu"/>
        <w:spacing w:line="360" w:lineRule="auto"/>
        <w:rPr>
          <w:sz w:val="24"/>
        </w:rPr>
      </w:pPr>
    </w:p>
    <w:p w14:paraId="250C0972" w14:textId="77777777" w:rsidR="007C43FC" w:rsidRPr="00D63904" w:rsidRDefault="007C43FC" w:rsidP="007C43FC">
      <w:pPr>
        <w:pStyle w:val="Tytu"/>
        <w:spacing w:line="360" w:lineRule="auto"/>
        <w:rPr>
          <w:b w:val="0"/>
          <w:sz w:val="24"/>
        </w:rPr>
      </w:pPr>
      <w:r w:rsidRPr="00D63904">
        <w:rPr>
          <w:sz w:val="24"/>
        </w:rPr>
        <w:t>PROTOKÓŁ</w:t>
      </w:r>
      <w:r w:rsidR="000A1674">
        <w:rPr>
          <w:sz w:val="24"/>
        </w:rPr>
        <w:t xml:space="preserve"> nr: </w:t>
      </w:r>
    </w:p>
    <w:p w14:paraId="59D316F4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  <w:r w:rsidRPr="00D63904">
        <w:rPr>
          <w:sz w:val="24"/>
        </w:rPr>
        <w:t>Odbioru końcowego / częściowego</w:t>
      </w:r>
      <w:r w:rsidRPr="00D63904">
        <w:rPr>
          <w:sz w:val="24"/>
          <w:vertAlign w:val="superscript"/>
        </w:rPr>
        <w:t>*</w:t>
      </w:r>
      <w:r w:rsidRPr="00D63904">
        <w:rPr>
          <w:sz w:val="24"/>
        </w:rPr>
        <w:t xml:space="preserve"> i przekazania do eksploatacji (obiektu) zadania</w:t>
      </w:r>
      <w:r w:rsidRPr="00D63904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               </w:t>
      </w:r>
      <w:r w:rsidRPr="00D63904">
        <w:rPr>
          <w:b w:val="0"/>
          <w:sz w:val="24"/>
        </w:rPr>
        <w:t>sporządzony w dniu …………………….. w.................................................</w:t>
      </w:r>
    </w:p>
    <w:p w14:paraId="122485DB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</w:p>
    <w:p w14:paraId="1E2FD5A9" w14:textId="77777777" w:rsidR="007C43FC" w:rsidRPr="000A1674" w:rsidRDefault="007C43FC" w:rsidP="007C43FC">
      <w:pPr>
        <w:rPr>
          <w:rFonts w:ascii="Times New Roman" w:hAnsi="Times New Roman"/>
        </w:rPr>
      </w:pPr>
      <w:r w:rsidRPr="000A1674">
        <w:rPr>
          <w:rFonts w:ascii="Times New Roman" w:hAnsi="Times New Roman"/>
        </w:rPr>
        <w:t xml:space="preserve">Do umowy Nr .............................................................. z dnia …………….................. </w:t>
      </w:r>
    </w:p>
    <w:p w14:paraId="2C248997" w14:textId="77777777" w:rsidR="007C43FC" w:rsidRPr="000A1674" w:rsidRDefault="007C43FC" w:rsidP="007C43FC">
      <w:pPr>
        <w:rPr>
          <w:rFonts w:ascii="Times New Roman" w:hAnsi="Times New Roman"/>
        </w:rPr>
      </w:pPr>
      <w:r w:rsidRPr="000A1674">
        <w:rPr>
          <w:rFonts w:ascii="Times New Roman" w:hAnsi="Times New Roman"/>
        </w:rPr>
        <w:t xml:space="preserve">Zlecenie   Nr ............................................. z dnia …………………...............  </w:t>
      </w:r>
    </w:p>
    <w:p w14:paraId="10BF2D7D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</w:p>
    <w:p w14:paraId="1140E0C4" w14:textId="77777777" w:rsidR="007C43FC" w:rsidRPr="00D63904" w:rsidRDefault="007C43FC" w:rsidP="007C43FC">
      <w:pPr>
        <w:pStyle w:val="Tytu"/>
        <w:numPr>
          <w:ilvl w:val="0"/>
          <w:numId w:val="56"/>
        </w:numPr>
        <w:jc w:val="left"/>
        <w:rPr>
          <w:b w:val="0"/>
          <w:sz w:val="24"/>
        </w:rPr>
      </w:pPr>
      <w:r w:rsidRPr="00D63904">
        <w:rPr>
          <w:b w:val="0"/>
          <w:sz w:val="24"/>
        </w:rPr>
        <w:t xml:space="preserve">Skład komisji odbioru </w:t>
      </w:r>
    </w:p>
    <w:p w14:paraId="00FB7634" w14:textId="77777777" w:rsidR="007C43FC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 xml:space="preserve">Przedstawiciele Zamawiającego: </w:t>
      </w:r>
    </w:p>
    <w:p w14:paraId="49F268CE" w14:textId="77777777" w:rsidR="007C43FC" w:rsidRPr="00D63904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>Przewodniczący…………………………………………………………….................</w:t>
      </w:r>
      <w:r w:rsidR="000A1674">
        <w:rPr>
          <w:b w:val="0"/>
          <w:sz w:val="24"/>
        </w:rPr>
        <w:t>....</w:t>
      </w:r>
      <w:r w:rsidRPr="00D63904">
        <w:rPr>
          <w:b w:val="0"/>
          <w:sz w:val="24"/>
        </w:rPr>
        <w:t>....</w:t>
      </w:r>
    </w:p>
    <w:p w14:paraId="73AB7E5A" w14:textId="77777777" w:rsidR="007C43FC" w:rsidRPr="00D63904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>………………………………………………………………………………………………</w:t>
      </w:r>
    </w:p>
    <w:p w14:paraId="151B2DFF" w14:textId="77777777" w:rsidR="007C43FC" w:rsidRPr="00D63904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>Przedstawiciele użytkownika:…………………………………………....................</w:t>
      </w:r>
      <w:r w:rsidR="000A1674">
        <w:rPr>
          <w:b w:val="0"/>
          <w:sz w:val="24"/>
        </w:rPr>
        <w:t>......</w:t>
      </w:r>
      <w:r w:rsidRPr="00D63904">
        <w:rPr>
          <w:b w:val="0"/>
          <w:sz w:val="24"/>
        </w:rPr>
        <w:t>......</w:t>
      </w:r>
    </w:p>
    <w:p w14:paraId="4EC0474F" w14:textId="77777777" w:rsidR="007C43FC" w:rsidRPr="00D63904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>………………………………………………………………………………………………</w:t>
      </w:r>
    </w:p>
    <w:p w14:paraId="417C79F7" w14:textId="77777777" w:rsidR="007C43FC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>Przedstawiciele Wykonawcy...................................................................................</w:t>
      </w:r>
      <w:r>
        <w:rPr>
          <w:b w:val="0"/>
          <w:sz w:val="24"/>
        </w:rPr>
        <w:t>.......</w:t>
      </w:r>
      <w:r w:rsidRPr="00D63904">
        <w:rPr>
          <w:b w:val="0"/>
          <w:sz w:val="24"/>
        </w:rPr>
        <w:t>..</w:t>
      </w:r>
      <w:r w:rsidRPr="00D63904">
        <w:rPr>
          <w:b w:val="0"/>
          <w:sz w:val="24"/>
        </w:rPr>
        <w:br/>
        <w:t>..................................................................................................................................</w:t>
      </w:r>
      <w:r>
        <w:rPr>
          <w:b w:val="0"/>
          <w:sz w:val="24"/>
        </w:rPr>
        <w:t>.</w:t>
      </w:r>
      <w:r w:rsidR="000A1674">
        <w:rPr>
          <w:b w:val="0"/>
          <w:sz w:val="24"/>
        </w:rPr>
        <w:t>.......</w:t>
      </w:r>
      <w:r>
        <w:rPr>
          <w:b w:val="0"/>
          <w:sz w:val="24"/>
        </w:rPr>
        <w:t>.......</w:t>
      </w:r>
    </w:p>
    <w:p w14:paraId="5F5FD185" w14:textId="77777777" w:rsidR="007C43FC" w:rsidRDefault="007C43FC" w:rsidP="007C43FC">
      <w:pPr>
        <w:pStyle w:val="Tytu"/>
        <w:ind w:left="360"/>
        <w:jc w:val="left"/>
        <w:rPr>
          <w:b w:val="0"/>
          <w:sz w:val="24"/>
        </w:rPr>
      </w:pPr>
      <w:r>
        <w:rPr>
          <w:b w:val="0"/>
          <w:sz w:val="24"/>
        </w:rPr>
        <w:t>Przedstawiciele Podwykonawcy  …………………………………………………………...</w:t>
      </w:r>
    </w:p>
    <w:p w14:paraId="79F5BE85" w14:textId="77777777" w:rsidR="007C43FC" w:rsidRPr="00D63904" w:rsidRDefault="007C43FC" w:rsidP="007C43FC">
      <w:pPr>
        <w:pStyle w:val="Tytu"/>
        <w:ind w:left="360"/>
        <w:jc w:val="left"/>
        <w:rPr>
          <w:b w:val="0"/>
          <w:sz w:val="24"/>
        </w:rPr>
      </w:pPr>
      <w:r>
        <w:rPr>
          <w:b w:val="0"/>
          <w:sz w:val="24"/>
        </w:rPr>
        <w:t>……………………………………………………………………………………………….</w:t>
      </w:r>
    </w:p>
    <w:p w14:paraId="639AE109" w14:textId="77777777" w:rsidR="007C43FC" w:rsidRDefault="000A1674" w:rsidP="007C43FC">
      <w:pPr>
        <w:pStyle w:val="Tytu"/>
        <w:ind w:left="360"/>
        <w:jc w:val="left"/>
        <w:rPr>
          <w:b w:val="0"/>
          <w:sz w:val="24"/>
        </w:rPr>
      </w:pPr>
      <w:r>
        <w:rPr>
          <w:b w:val="0"/>
          <w:sz w:val="24"/>
        </w:rPr>
        <w:t>Inne osoby obecne przy odbiorze: ………………………………………………………….</w:t>
      </w:r>
    </w:p>
    <w:p w14:paraId="47B805B0" w14:textId="77777777" w:rsidR="000A1674" w:rsidRDefault="000A1674" w:rsidP="007C43FC">
      <w:pPr>
        <w:pStyle w:val="Tytu"/>
        <w:ind w:left="360"/>
        <w:jc w:val="left"/>
        <w:rPr>
          <w:b w:val="0"/>
          <w:sz w:val="24"/>
        </w:rPr>
      </w:pPr>
      <w:r>
        <w:rPr>
          <w:b w:val="0"/>
          <w:sz w:val="24"/>
        </w:rPr>
        <w:t>………………………………………………………………………………………………</w:t>
      </w:r>
    </w:p>
    <w:p w14:paraId="79BF0E98" w14:textId="77777777" w:rsidR="000A1674" w:rsidRDefault="000A1674" w:rsidP="007C43FC">
      <w:pPr>
        <w:pStyle w:val="Tytu"/>
        <w:ind w:left="360"/>
        <w:jc w:val="left"/>
        <w:rPr>
          <w:b w:val="0"/>
          <w:sz w:val="24"/>
        </w:rPr>
      </w:pPr>
      <w:r>
        <w:rPr>
          <w:b w:val="0"/>
          <w:sz w:val="24"/>
        </w:rPr>
        <w:t>Komisja odbioru powołana przez ……………………. Pismem nr …………………… z dnia ………………………..</w:t>
      </w:r>
    </w:p>
    <w:p w14:paraId="319FDF5F" w14:textId="77777777" w:rsidR="000A1674" w:rsidRDefault="000A1674" w:rsidP="007C43FC">
      <w:pPr>
        <w:pStyle w:val="Tytu"/>
        <w:ind w:left="360"/>
        <w:jc w:val="left"/>
        <w:rPr>
          <w:b w:val="0"/>
          <w:sz w:val="24"/>
        </w:rPr>
      </w:pPr>
    </w:p>
    <w:p w14:paraId="5D49069E" w14:textId="77777777" w:rsidR="000A1674" w:rsidRDefault="000A1674" w:rsidP="000A1674">
      <w:pPr>
        <w:pStyle w:val="Tytu"/>
        <w:numPr>
          <w:ilvl w:val="0"/>
          <w:numId w:val="56"/>
        </w:numPr>
        <w:jc w:val="left"/>
        <w:rPr>
          <w:b w:val="0"/>
          <w:sz w:val="24"/>
        </w:rPr>
      </w:pPr>
      <w:r>
        <w:rPr>
          <w:b w:val="0"/>
          <w:sz w:val="24"/>
        </w:rPr>
        <w:t xml:space="preserve">Komisji odbioru przedłożono następujące dokumenty: </w:t>
      </w:r>
    </w:p>
    <w:p w14:paraId="558FC3B3" w14:textId="77777777" w:rsidR="000A1674" w:rsidRDefault="000A1674" w:rsidP="000A1674">
      <w:pPr>
        <w:pStyle w:val="Tytu"/>
        <w:numPr>
          <w:ilvl w:val="0"/>
          <w:numId w:val="64"/>
        </w:numPr>
        <w:jc w:val="left"/>
        <w:rPr>
          <w:b w:val="0"/>
          <w:sz w:val="24"/>
        </w:rPr>
      </w:pPr>
      <w:r>
        <w:rPr>
          <w:b w:val="0"/>
          <w:sz w:val="24"/>
        </w:rPr>
        <w:t>…………………………….</w:t>
      </w:r>
    </w:p>
    <w:p w14:paraId="07537DE0" w14:textId="77777777" w:rsidR="000A1674" w:rsidRDefault="000A1674" w:rsidP="000A1674">
      <w:pPr>
        <w:pStyle w:val="Tytu"/>
        <w:numPr>
          <w:ilvl w:val="0"/>
          <w:numId w:val="64"/>
        </w:numPr>
        <w:jc w:val="left"/>
        <w:rPr>
          <w:b w:val="0"/>
          <w:sz w:val="24"/>
        </w:rPr>
      </w:pPr>
      <w:r>
        <w:rPr>
          <w:b w:val="0"/>
          <w:sz w:val="24"/>
        </w:rPr>
        <w:t>…………………………….</w:t>
      </w:r>
    </w:p>
    <w:p w14:paraId="2910B7AB" w14:textId="77777777" w:rsidR="000A1674" w:rsidRDefault="000A1674" w:rsidP="000A1674">
      <w:pPr>
        <w:pStyle w:val="Tytu"/>
        <w:numPr>
          <w:ilvl w:val="0"/>
          <w:numId w:val="64"/>
        </w:numPr>
        <w:jc w:val="left"/>
        <w:rPr>
          <w:b w:val="0"/>
          <w:sz w:val="24"/>
        </w:rPr>
      </w:pPr>
      <w:r>
        <w:rPr>
          <w:b w:val="0"/>
          <w:sz w:val="24"/>
        </w:rPr>
        <w:t>Inne dokumenty…………...</w:t>
      </w:r>
    </w:p>
    <w:p w14:paraId="0162E4EE" w14:textId="77777777" w:rsidR="000A1674" w:rsidRPr="00D63904" w:rsidRDefault="000A1674" w:rsidP="007C43FC">
      <w:pPr>
        <w:pStyle w:val="Tytu"/>
        <w:ind w:left="360"/>
        <w:jc w:val="left"/>
        <w:rPr>
          <w:b w:val="0"/>
          <w:sz w:val="24"/>
        </w:rPr>
      </w:pPr>
    </w:p>
    <w:p w14:paraId="49F52EB7" w14:textId="77777777" w:rsidR="007C43FC" w:rsidRPr="00D63904" w:rsidRDefault="007C43FC" w:rsidP="007C43FC">
      <w:pPr>
        <w:pStyle w:val="Tytu"/>
        <w:numPr>
          <w:ilvl w:val="0"/>
          <w:numId w:val="56"/>
        </w:numPr>
        <w:jc w:val="left"/>
        <w:rPr>
          <w:b w:val="0"/>
          <w:sz w:val="24"/>
        </w:rPr>
      </w:pPr>
      <w:r w:rsidRPr="00D63904">
        <w:rPr>
          <w:b w:val="0"/>
          <w:sz w:val="24"/>
        </w:rPr>
        <w:t>Charakterystyka odbieranych robót / faz robót / z określeniem :</w:t>
      </w:r>
    </w:p>
    <w:p w14:paraId="5E0DFB6C" w14:textId="77777777" w:rsidR="007C43FC" w:rsidRPr="00D63904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>Zakresu robót .........................................................................................................</w:t>
      </w:r>
      <w:r w:rsidRPr="00D63904">
        <w:rPr>
          <w:b w:val="0"/>
          <w:sz w:val="24"/>
        </w:rPr>
        <w:br/>
        <w:t>…………………………………………………………………………………………………………………….……...………………………………………………………………………………..…………...…………………………………………………………............</w:t>
      </w:r>
    </w:p>
    <w:p w14:paraId="5973347A" w14:textId="77777777" w:rsidR="007C43FC" w:rsidRPr="00D63904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 xml:space="preserve">Ilość zrealizowanych robót  / km,  jednostki rozjazdowych, sztuki, komplety, itp. </w:t>
      </w:r>
    </w:p>
    <w:p w14:paraId="33B108C8" w14:textId="77777777" w:rsidR="007C43FC" w:rsidRPr="00D63904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>…………………………………………………………………………………………………………………….……...………………………………………………………………………………..…………...…………………………………………………………............</w:t>
      </w:r>
    </w:p>
    <w:p w14:paraId="29AAC00B" w14:textId="77777777" w:rsidR="007C43FC" w:rsidRPr="00D63904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>…………………………………………………………………………………………………………………….……...………………………………………………………………………………..…………...…………………………………………………………............</w:t>
      </w:r>
    </w:p>
    <w:p w14:paraId="1696223E" w14:textId="77777777" w:rsidR="007C43FC" w:rsidRPr="00D63904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 xml:space="preserve">Materiał powierzony Wykonawcy (ilość) </w:t>
      </w:r>
    </w:p>
    <w:p w14:paraId="18AC5980" w14:textId="77777777" w:rsidR="007C43FC" w:rsidRPr="00D63904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>……………</w:t>
      </w:r>
      <w:r>
        <w:rPr>
          <w:b w:val="0"/>
          <w:sz w:val="24"/>
        </w:rPr>
        <w:t>…………………………………………………………………………………………………</w:t>
      </w:r>
      <w:r w:rsidRPr="00D63904">
        <w:rPr>
          <w:b w:val="0"/>
          <w:sz w:val="24"/>
        </w:rPr>
        <w:t>……….……...………………………………………………………………………………..…………...…………………………………………………………............</w:t>
      </w:r>
    </w:p>
    <w:p w14:paraId="26F24716" w14:textId="77777777" w:rsidR="007C43FC" w:rsidRPr="00D63904" w:rsidRDefault="007C43FC" w:rsidP="007C43FC">
      <w:pPr>
        <w:pStyle w:val="Tytu"/>
        <w:numPr>
          <w:ilvl w:val="0"/>
          <w:numId w:val="56"/>
        </w:numPr>
        <w:jc w:val="left"/>
        <w:rPr>
          <w:b w:val="0"/>
          <w:sz w:val="24"/>
        </w:rPr>
      </w:pPr>
      <w:r w:rsidRPr="00D63904">
        <w:rPr>
          <w:b w:val="0"/>
          <w:sz w:val="24"/>
        </w:rPr>
        <w:t>Szczegółowy zakres robót ujęty został w książce obmiarów / kosztorysie powykonawczym*, będącym załącznikiem do niniejszego protokołu odbioru.</w:t>
      </w:r>
    </w:p>
    <w:p w14:paraId="379DEAB0" w14:textId="77777777" w:rsidR="007C43FC" w:rsidRDefault="007C43FC" w:rsidP="007C43FC">
      <w:pPr>
        <w:pStyle w:val="Tytu"/>
        <w:jc w:val="left"/>
        <w:rPr>
          <w:b w:val="0"/>
          <w:sz w:val="24"/>
        </w:rPr>
      </w:pPr>
    </w:p>
    <w:p w14:paraId="404137A8" w14:textId="77777777" w:rsidR="000A1674" w:rsidRPr="000A1674" w:rsidRDefault="000A1674" w:rsidP="000A1674">
      <w:pPr>
        <w:pStyle w:val="Tytu"/>
        <w:rPr>
          <w:sz w:val="24"/>
          <w:u w:val="single"/>
        </w:rPr>
      </w:pPr>
      <w:r w:rsidRPr="000A1674">
        <w:rPr>
          <w:sz w:val="24"/>
          <w:u w:val="single"/>
        </w:rPr>
        <w:lastRenderedPageBreak/>
        <w:t>CZĘŚĆ II</w:t>
      </w:r>
    </w:p>
    <w:p w14:paraId="2100FA14" w14:textId="77777777" w:rsidR="007C43FC" w:rsidRPr="00D63904" w:rsidRDefault="007C43FC" w:rsidP="007C43FC">
      <w:pPr>
        <w:pStyle w:val="Tytu"/>
        <w:numPr>
          <w:ilvl w:val="0"/>
          <w:numId w:val="56"/>
        </w:numPr>
        <w:jc w:val="left"/>
        <w:rPr>
          <w:b w:val="0"/>
          <w:sz w:val="24"/>
        </w:rPr>
      </w:pPr>
      <w:r w:rsidRPr="00D63904">
        <w:rPr>
          <w:b w:val="0"/>
          <w:sz w:val="24"/>
        </w:rPr>
        <w:t xml:space="preserve">Na podstawie przedłożonych dokumentów i pomiarów powykonawczych dostarczonych przez Wykonawcę, po zapoznaniu się z przedmiotem odbioru  komisja odbioru stwierdza:    * zgodność / niezgodność, wykonanych robót z dokumentacją / zleceniem, </w:t>
      </w:r>
      <w:r w:rsidR="00E4294C">
        <w:rPr>
          <w:b w:val="0"/>
          <w:sz w:val="24"/>
        </w:rPr>
        <w:t>oraz stwierdza że zakres robót został wykonany i nadaje się do przekazania do dalszej fazy robót</w:t>
      </w:r>
    </w:p>
    <w:p w14:paraId="3D86A722" w14:textId="77777777" w:rsidR="007C43FC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>.................................................................................................................................</w:t>
      </w:r>
      <w:r w:rsidR="00E4294C">
        <w:rPr>
          <w:b w:val="0"/>
          <w:sz w:val="24"/>
        </w:rPr>
        <w:t>...............</w:t>
      </w:r>
    </w:p>
    <w:p w14:paraId="71C6A355" w14:textId="77777777" w:rsidR="007C43FC" w:rsidRPr="001A4283" w:rsidRDefault="007C43FC" w:rsidP="007C43FC">
      <w:pPr>
        <w:pStyle w:val="Tytu"/>
        <w:ind w:left="360"/>
        <w:jc w:val="left"/>
        <w:rPr>
          <w:b w:val="0"/>
          <w:sz w:val="22"/>
          <w:szCs w:val="22"/>
        </w:rPr>
      </w:pPr>
    </w:p>
    <w:p w14:paraId="6C74E7DE" w14:textId="77777777" w:rsidR="007C43FC" w:rsidRPr="00685288" w:rsidRDefault="007C43FC" w:rsidP="007C43FC">
      <w:pPr>
        <w:spacing w:line="360" w:lineRule="auto"/>
        <w:ind w:left="330"/>
        <w:rPr>
          <w:rFonts w:ascii="Arial" w:hAnsi="Arial"/>
          <w:sz w:val="20"/>
          <w:szCs w:val="20"/>
        </w:rPr>
      </w:pPr>
      <w:r w:rsidRPr="00E4294C">
        <w:rPr>
          <w:rFonts w:ascii="Times New Roman" w:hAnsi="Times New Roman"/>
        </w:rPr>
        <w:t>Powód odmowy przyjęcia Robót przez zamawiającego:</w:t>
      </w:r>
      <w:r w:rsidRPr="00685288"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 xml:space="preserve">  </w:t>
      </w:r>
      <w:r w:rsidRPr="00685288">
        <w:rPr>
          <w:rFonts w:ascii="Arial" w:hAnsi="Arial"/>
          <w:sz w:val="20"/>
          <w:szCs w:val="20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Arial" w:hAnsi="Arial"/>
          <w:sz w:val="20"/>
          <w:szCs w:val="20"/>
        </w:rPr>
        <w:t>…………………………………………………………………….……</w:t>
      </w:r>
    </w:p>
    <w:p w14:paraId="5BF01061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  <w:r>
        <w:rPr>
          <w:b w:val="0"/>
          <w:sz w:val="24"/>
        </w:rPr>
        <w:t xml:space="preserve">     </w:t>
      </w:r>
      <w:r w:rsidRPr="00D63904">
        <w:rPr>
          <w:b w:val="0"/>
          <w:sz w:val="24"/>
        </w:rPr>
        <w:t xml:space="preserve"> dokonano odbioru robót (z uwagami / bez uwag* )</w:t>
      </w:r>
    </w:p>
    <w:p w14:paraId="23B14643" w14:textId="77777777" w:rsidR="007C43FC" w:rsidRPr="00D63904" w:rsidRDefault="007C43FC" w:rsidP="007C43FC">
      <w:pPr>
        <w:pStyle w:val="Tytu"/>
        <w:numPr>
          <w:ilvl w:val="0"/>
          <w:numId w:val="58"/>
        </w:numPr>
        <w:jc w:val="left"/>
        <w:rPr>
          <w:b w:val="0"/>
          <w:sz w:val="24"/>
        </w:rPr>
      </w:pPr>
      <w:r w:rsidRPr="00D63904">
        <w:rPr>
          <w:b w:val="0"/>
          <w:sz w:val="24"/>
        </w:rPr>
        <w:t xml:space="preserve">/ </w:t>
      </w:r>
      <w:r w:rsidRPr="00D63904">
        <w:rPr>
          <w:b w:val="0"/>
          <w:i/>
          <w:sz w:val="24"/>
        </w:rPr>
        <w:t>wymienić wady i niedoróbki  oraz termin ich usunięcia</w:t>
      </w:r>
      <w:r w:rsidRPr="00D63904">
        <w:rPr>
          <w:b w:val="0"/>
          <w:sz w:val="24"/>
        </w:rPr>
        <w:t xml:space="preserve"> / ..………………………………................................................................................</w:t>
      </w:r>
    </w:p>
    <w:p w14:paraId="62E136D4" w14:textId="77777777" w:rsidR="007C43FC" w:rsidRPr="00D63904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>……………………………………………………………………………………………..</w:t>
      </w:r>
    </w:p>
    <w:p w14:paraId="75014F95" w14:textId="77777777" w:rsidR="007C43FC" w:rsidRPr="00D63904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>b) odbioru robót nie dokonano z powodu: ……………………………………………………….....................................................</w:t>
      </w:r>
    </w:p>
    <w:p w14:paraId="4E570EE6" w14:textId="77777777" w:rsidR="007C43FC" w:rsidRPr="00D63904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>………………………………………………………………………………………………</w:t>
      </w:r>
    </w:p>
    <w:p w14:paraId="7CE36C7C" w14:textId="77777777" w:rsidR="007C43FC" w:rsidRPr="00D63904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>………………………………………………………………………………………………</w:t>
      </w:r>
    </w:p>
    <w:p w14:paraId="3BC5D692" w14:textId="77777777" w:rsidR="007C43FC" w:rsidRPr="00D63904" w:rsidRDefault="007C43FC" w:rsidP="007C43FC">
      <w:pPr>
        <w:pStyle w:val="Tytu"/>
        <w:numPr>
          <w:ilvl w:val="0"/>
          <w:numId w:val="56"/>
        </w:numPr>
        <w:jc w:val="left"/>
        <w:rPr>
          <w:b w:val="0"/>
          <w:sz w:val="24"/>
        </w:rPr>
      </w:pPr>
      <w:r w:rsidRPr="00D63904">
        <w:rPr>
          <w:b w:val="0"/>
          <w:sz w:val="24"/>
        </w:rPr>
        <w:t>Terminowość wykonania zadania:</w:t>
      </w:r>
    </w:p>
    <w:p w14:paraId="2FC56CE4" w14:textId="77777777" w:rsidR="007C43FC" w:rsidRPr="00D63904" w:rsidRDefault="007C43FC" w:rsidP="007C43FC">
      <w:pPr>
        <w:pStyle w:val="Tytu"/>
        <w:numPr>
          <w:ilvl w:val="0"/>
          <w:numId w:val="57"/>
        </w:numPr>
        <w:jc w:val="left"/>
        <w:rPr>
          <w:b w:val="0"/>
          <w:sz w:val="24"/>
        </w:rPr>
      </w:pPr>
      <w:r w:rsidRPr="00D63904">
        <w:rPr>
          <w:b w:val="0"/>
          <w:sz w:val="24"/>
        </w:rPr>
        <w:t>termin przekazania placu budowy:………………………………….......................</w:t>
      </w:r>
    </w:p>
    <w:p w14:paraId="43EF361A" w14:textId="77777777" w:rsidR="007C43FC" w:rsidRPr="00D63904" w:rsidRDefault="007C43FC" w:rsidP="007C43FC">
      <w:pPr>
        <w:pStyle w:val="Tytu"/>
        <w:numPr>
          <w:ilvl w:val="0"/>
          <w:numId w:val="57"/>
        </w:numPr>
        <w:jc w:val="left"/>
        <w:rPr>
          <w:b w:val="0"/>
          <w:sz w:val="24"/>
        </w:rPr>
      </w:pPr>
      <w:r w:rsidRPr="00D63904">
        <w:rPr>
          <w:b w:val="0"/>
          <w:sz w:val="24"/>
        </w:rPr>
        <w:t>termin rozpoczęcia robót:………………………………………..............................</w:t>
      </w:r>
    </w:p>
    <w:p w14:paraId="4AFB6407" w14:textId="77777777" w:rsidR="007C43FC" w:rsidRPr="00D63904" w:rsidRDefault="007C43FC" w:rsidP="007C43FC">
      <w:pPr>
        <w:pStyle w:val="Tytu"/>
        <w:numPr>
          <w:ilvl w:val="0"/>
          <w:numId w:val="57"/>
        </w:numPr>
        <w:jc w:val="left"/>
        <w:rPr>
          <w:b w:val="0"/>
          <w:sz w:val="24"/>
        </w:rPr>
      </w:pPr>
      <w:r w:rsidRPr="00D63904">
        <w:rPr>
          <w:b w:val="0"/>
          <w:sz w:val="24"/>
        </w:rPr>
        <w:t>termin zakończenia robót:……………………………………...............................</w:t>
      </w:r>
    </w:p>
    <w:p w14:paraId="29393F8E" w14:textId="77777777" w:rsidR="007C43FC" w:rsidRPr="00D63904" w:rsidRDefault="007C43FC" w:rsidP="007C43FC">
      <w:pPr>
        <w:pStyle w:val="Tytu"/>
        <w:numPr>
          <w:ilvl w:val="0"/>
          <w:numId w:val="57"/>
        </w:numPr>
        <w:jc w:val="left"/>
        <w:rPr>
          <w:b w:val="0"/>
          <w:sz w:val="24"/>
        </w:rPr>
      </w:pPr>
      <w:r w:rsidRPr="00D63904">
        <w:rPr>
          <w:b w:val="0"/>
          <w:sz w:val="24"/>
        </w:rPr>
        <w:t>opóźnienia wykonania robót...............................................................................</w:t>
      </w:r>
    </w:p>
    <w:p w14:paraId="1447EA5A" w14:textId="77777777" w:rsidR="007C43FC" w:rsidRPr="00D63904" w:rsidRDefault="007C43FC" w:rsidP="007C43FC">
      <w:pPr>
        <w:pStyle w:val="Tytu"/>
        <w:ind w:left="720"/>
        <w:jc w:val="left"/>
        <w:rPr>
          <w:b w:val="0"/>
          <w:sz w:val="24"/>
        </w:rPr>
      </w:pPr>
      <w:r w:rsidRPr="00D63904">
        <w:rPr>
          <w:b w:val="0"/>
          <w:sz w:val="24"/>
        </w:rPr>
        <w:t>.............................................................................................................................</w:t>
      </w:r>
    </w:p>
    <w:p w14:paraId="25F64847" w14:textId="77777777" w:rsidR="007C43FC" w:rsidRPr="00D63904" w:rsidRDefault="007C43FC" w:rsidP="007C43FC">
      <w:pPr>
        <w:pStyle w:val="Tytu"/>
        <w:numPr>
          <w:ilvl w:val="0"/>
          <w:numId w:val="56"/>
        </w:numPr>
        <w:jc w:val="left"/>
        <w:rPr>
          <w:b w:val="0"/>
          <w:sz w:val="24"/>
        </w:rPr>
      </w:pPr>
      <w:r w:rsidRPr="00D63904">
        <w:rPr>
          <w:b w:val="0"/>
          <w:sz w:val="24"/>
        </w:rPr>
        <w:t>Komisja odbioru ocenia jakość wykonanego (obiektu) zadania:…………………………….............................................................................</w:t>
      </w:r>
    </w:p>
    <w:p w14:paraId="743F8D81" w14:textId="77777777" w:rsidR="007C43FC" w:rsidRPr="00D63904" w:rsidRDefault="007C43FC" w:rsidP="007C43FC">
      <w:pPr>
        <w:pStyle w:val="Tytu"/>
        <w:ind w:firstLine="360"/>
        <w:jc w:val="left"/>
        <w:rPr>
          <w:b w:val="0"/>
          <w:sz w:val="24"/>
        </w:rPr>
      </w:pPr>
      <w:r w:rsidRPr="00D63904">
        <w:rPr>
          <w:b w:val="0"/>
          <w:sz w:val="24"/>
        </w:rPr>
        <w:t>….……………………………………………………………………………………………</w:t>
      </w:r>
    </w:p>
    <w:p w14:paraId="4524732B" w14:textId="77777777" w:rsidR="007C43FC" w:rsidRPr="00D63904" w:rsidRDefault="007C43FC" w:rsidP="007C43FC">
      <w:pPr>
        <w:pStyle w:val="Tytu"/>
        <w:numPr>
          <w:ilvl w:val="0"/>
          <w:numId w:val="56"/>
        </w:numPr>
        <w:jc w:val="left"/>
        <w:rPr>
          <w:b w:val="0"/>
          <w:sz w:val="24"/>
        </w:rPr>
      </w:pPr>
      <w:r w:rsidRPr="00D63904">
        <w:rPr>
          <w:b w:val="0"/>
          <w:sz w:val="24"/>
        </w:rPr>
        <w:t>Obiekt oddaje się do eksploatacji z następującymi warunkami:...............................</w:t>
      </w:r>
    </w:p>
    <w:p w14:paraId="22630247" w14:textId="77777777" w:rsidR="007C43FC" w:rsidRPr="00D63904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>..................................................................................................................................</w:t>
      </w:r>
    </w:p>
    <w:p w14:paraId="4B5B2679" w14:textId="77777777" w:rsidR="007C43FC" w:rsidRPr="00D63904" w:rsidRDefault="007C43FC" w:rsidP="007C43FC">
      <w:pPr>
        <w:pStyle w:val="Tytu"/>
        <w:ind w:firstLine="360"/>
        <w:jc w:val="left"/>
        <w:rPr>
          <w:b w:val="0"/>
          <w:sz w:val="24"/>
        </w:rPr>
      </w:pPr>
      <w:r w:rsidRPr="00D63904">
        <w:rPr>
          <w:b w:val="0"/>
          <w:sz w:val="24"/>
        </w:rPr>
        <w:t>..................................................................................................................................</w:t>
      </w:r>
    </w:p>
    <w:p w14:paraId="02DFD125" w14:textId="77777777" w:rsidR="007C43FC" w:rsidRPr="00D63904" w:rsidRDefault="007C43FC" w:rsidP="007C43FC">
      <w:pPr>
        <w:pStyle w:val="Tytu"/>
        <w:numPr>
          <w:ilvl w:val="0"/>
          <w:numId w:val="56"/>
        </w:numPr>
        <w:jc w:val="left"/>
        <w:rPr>
          <w:b w:val="0"/>
          <w:sz w:val="24"/>
        </w:rPr>
      </w:pPr>
      <w:r w:rsidRPr="00D63904">
        <w:rPr>
          <w:b w:val="0"/>
          <w:sz w:val="24"/>
        </w:rPr>
        <w:t>Gwarancja na wykonane roboty obowiązuje do .........................................</w:t>
      </w:r>
      <w:r>
        <w:rPr>
          <w:b w:val="0"/>
          <w:sz w:val="24"/>
        </w:rPr>
        <w:t>........</w:t>
      </w:r>
      <w:r w:rsidRPr="00D63904">
        <w:rPr>
          <w:b w:val="0"/>
          <w:sz w:val="24"/>
        </w:rPr>
        <w:t>.............. Rękojmia na wykonane roboty obowiązuje do .......................................................</w:t>
      </w:r>
    </w:p>
    <w:p w14:paraId="5F671C1B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</w:p>
    <w:p w14:paraId="11AE2356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  <w:r w:rsidRPr="00D63904">
        <w:rPr>
          <w:b w:val="0"/>
          <w:sz w:val="24"/>
        </w:rPr>
        <w:t>Niniejszy protokół upoważnia / nie upoważnia* Wykonawcę do wystawienia faktury VAT.</w:t>
      </w:r>
    </w:p>
    <w:p w14:paraId="608E5775" w14:textId="77777777" w:rsidR="007C43FC" w:rsidRDefault="007C43FC" w:rsidP="007C43FC">
      <w:pPr>
        <w:pStyle w:val="Tytu"/>
        <w:numPr>
          <w:ilvl w:val="0"/>
          <w:numId w:val="56"/>
        </w:numPr>
        <w:jc w:val="left"/>
        <w:rPr>
          <w:b w:val="0"/>
          <w:sz w:val="24"/>
        </w:rPr>
      </w:pPr>
      <w:r w:rsidRPr="00D63904">
        <w:rPr>
          <w:b w:val="0"/>
          <w:sz w:val="24"/>
        </w:rPr>
        <w:t>Wartość robót wg książki obmiarów / kosztorysu powykonawczego* wynosi : .........................................................................................................................................</w:t>
      </w:r>
    </w:p>
    <w:p w14:paraId="4FBE0CB4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</w:p>
    <w:p w14:paraId="48FA3021" w14:textId="77777777" w:rsidR="007C43FC" w:rsidRPr="00E4294C" w:rsidRDefault="007C43FC" w:rsidP="00E4294C">
      <w:pPr>
        <w:spacing w:line="360" w:lineRule="auto"/>
        <w:ind w:left="3119"/>
        <w:rPr>
          <w:rFonts w:ascii="Times New Roman" w:hAnsi="Times New Roman"/>
        </w:rPr>
      </w:pPr>
      <w:r w:rsidRPr="00E4294C">
        <w:rPr>
          <w:rFonts w:ascii="Times New Roman" w:hAnsi="Times New Roman"/>
        </w:rPr>
        <w:t>dotychczas zafakturowano (przy dopuszczeniu odbiorów częściowych) : .................................................................</w:t>
      </w:r>
    </w:p>
    <w:p w14:paraId="41153A8E" w14:textId="77777777" w:rsidR="007C43FC" w:rsidRPr="00E4294C" w:rsidRDefault="007C43FC" w:rsidP="00E4294C">
      <w:pPr>
        <w:spacing w:line="360" w:lineRule="auto"/>
        <w:ind w:left="3119"/>
        <w:rPr>
          <w:rFonts w:ascii="Times New Roman" w:hAnsi="Times New Roman"/>
        </w:rPr>
      </w:pPr>
      <w:r w:rsidRPr="00E4294C">
        <w:rPr>
          <w:rFonts w:ascii="Times New Roman" w:hAnsi="Times New Roman"/>
        </w:rPr>
        <w:t>do zafakturowania :............................................................</w:t>
      </w:r>
    </w:p>
    <w:p w14:paraId="667427E2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  <w:r w:rsidRPr="00D63904">
        <w:rPr>
          <w:b w:val="0"/>
          <w:sz w:val="24"/>
        </w:rPr>
        <w:t>Podpisy członków komisji:</w:t>
      </w:r>
    </w:p>
    <w:p w14:paraId="112B0230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</w:p>
    <w:p w14:paraId="39FFB34B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  <w:r w:rsidRPr="00D63904">
        <w:rPr>
          <w:b w:val="0"/>
          <w:sz w:val="24"/>
        </w:rPr>
        <w:t>Przedstawiciele Zamawiającego:</w:t>
      </w:r>
    </w:p>
    <w:p w14:paraId="218E2581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</w:p>
    <w:p w14:paraId="654196DC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  <w:r w:rsidRPr="00D63904">
        <w:rPr>
          <w:b w:val="0"/>
          <w:sz w:val="24"/>
        </w:rPr>
        <w:t>Przewodniczący komisji: ............................................................................................</w:t>
      </w:r>
    </w:p>
    <w:p w14:paraId="20455D53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  <w:r w:rsidRPr="00D63904">
        <w:rPr>
          <w:b w:val="0"/>
          <w:sz w:val="24"/>
        </w:rPr>
        <w:t>Przedstawiciele użytkownika:.......................................................................................</w:t>
      </w:r>
    </w:p>
    <w:p w14:paraId="201A061B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  <w:r w:rsidRPr="00D63904">
        <w:rPr>
          <w:b w:val="0"/>
          <w:sz w:val="24"/>
        </w:rPr>
        <w:t>......................................................................................................................................</w:t>
      </w:r>
    </w:p>
    <w:p w14:paraId="21690231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  <w:r w:rsidRPr="00D63904">
        <w:rPr>
          <w:b w:val="0"/>
          <w:sz w:val="24"/>
        </w:rPr>
        <w:t>......................................................................................................................................</w:t>
      </w:r>
    </w:p>
    <w:p w14:paraId="5485D71C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  <w:r w:rsidRPr="00D63904">
        <w:rPr>
          <w:b w:val="0"/>
          <w:sz w:val="24"/>
        </w:rPr>
        <w:t>Przedstawiciele Wykonawcy .......................................................................................</w:t>
      </w:r>
    </w:p>
    <w:p w14:paraId="2D9A27B0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  <w:r w:rsidRPr="00D63904">
        <w:rPr>
          <w:b w:val="0"/>
          <w:sz w:val="24"/>
        </w:rPr>
        <w:t>......................................................................................................................................</w:t>
      </w:r>
    </w:p>
    <w:p w14:paraId="0DF14E9A" w14:textId="77777777" w:rsidR="007C43FC" w:rsidRDefault="007C43FC" w:rsidP="007C43FC">
      <w:pPr>
        <w:pStyle w:val="Tytu"/>
        <w:jc w:val="left"/>
        <w:rPr>
          <w:b w:val="0"/>
          <w:sz w:val="24"/>
        </w:rPr>
      </w:pPr>
      <w:r w:rsidRPr="00D63904">
        <w:rPr>
          <w:b w:val="0"/>
          <w:sz w:val="24"/>
        </w:rPr>
        <w:t>......................................................................................................................................</w:t>
      </w:r>
    </w:p>
    <w:p w14:paraId="7D611E3E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  <w:r>
        <w:rPr>
          <w:b w:val="0"/>
          <w:sz w:val="24"/>
        </w:rPr>
        <w:lastRenderedPageBreak/>
        <w:t>Przedstawiciele Podwykonawcy</w:t>
      </w:r>
      <w:r w:rsidRPr="00D63904">
        <w:rPr>
          <w:b w:val="0"/>
          <w:sz w:val="24"/>
        </w:rPr>
        <w:t>.......................................................................................</w:t>
      </w:r>
    </w:p>
    <w:p w14:paraId="11D2287D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  <w:r w:rsidRPr="00D63904">
        <w:rPr>
          <w:b w:val="0"/>
          <w:sz w:val="24"/>
        </w:rPr>
        <w:t>......................................................................................................................................</w:t>
      </w:r>
    </w:p>
    <w:p w14:paraId="4667EF8B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  <w:r w:rsidRPr="00D63904">
        <w:rPr>
          <w:b w:val="0"/>
          <w:sz w:val="24"/>
        </w:rPr>
        <w:t>......................................................................................................................................</w:t>
      </w:r>
    </w:p>
    <w:p w14:paraId="1C5D80D0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</w:p>
    <w:p w14:paraId="4A2372D2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  <w:r w:rsidRPr="00D63904">
        <w:rPr>
          <w:b w:val="0"/>
          <w:sz w:val="24"/>
        </w:rPr>
        <w:t>Załączniki: ………………………………………………………………………………………..............</w:t>
      </w:r>
    </w:p>
    <w:p w14:paraId="4CF8B22A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  <w:r w:rsidRPr="00D63904">
        <w:rPr>
          <w:b w:val="0"/>
          <w:sz w:val="24"/>
        </w:rPr>
        <w:t>.....................................................................................................................................</w:t>
      </w:r>
    </w:p>
    <w:p w14:paraId="7BD7C0DB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</w:p>
    <w:p w14:paraId="1F0E9C54" w14:textId="77777777" w:rsidR="007C43FC" w:rsidRDefault="007C43FC" w:rsidP="007C43FC">
      <w:pPr>
        <w:pStyle w:val="Tytu"/>
        <w:jc w:val="left"/>
        <w:rPr>
          <w:b w:val="0"/>
          <w:sz w:val="24"/>
        </w:rPr>
      </w:pPr>
      <w:r>
        <w:rPr>
          <w:b w:val="0"/>
          <w:sz w:val="24"/>
        </w:rPr>
        <w:t>Rozdzielnik:</w:t>
      </w:r>
    </w:p>
    <w:p w14:paraId="0E900548" w14:textId="77777777" w:rsidR="007C43FC" w:rsidRDefault="007C43FC" w:rsidP="007C43FC">
      <w:pPr>
        <w:pStyle w:val="Tytu"/>
        <w:jc w:val="left"/>
        <w:rPr>
          <w:b w:val="0"/>
          <w:sz w:val="24"/>
        </w:rPr>
      </w:pPr>
      <w:r w:rsidRPr="00D638E5">
        <w:rPr>
          <w:b w:val="0"/>
          <w:sz w:val="24"/>
        </w:rPr>
        <w:t>*/ - niepotrzebne skreślić.</w:t>
      </w:r>
    </w:p>
    <w:sectPr w:rsidR="007C43FC" w:rsidSect="00F4608E">
      <w:footerReference w:type="default" r:id="rId8"/>
      <w:pgSz w:w="11906" w:h="16838"/>
      <w:pgMar w:top="993" w:right="1417" w:bottom="1135" w:left="1417" w:header="708" w:footer="26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F8D8F" w14:textId="77777777" w:rsidR="002E1E2A" w:rsidRDefault="002E1E2A">
      <w:r>
        <w:separator/>
      </w:r>
    </w:p>
  </w:endnote>
  <w:endnote w:type="continuationSeparator" w:id="0">
    <w:p w14:paraId="3F7AC7CB" w14:textId="77777777" w:rsidR="002E1E2A" w:rsidRDefault="002E1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4274903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D368778" w14:textId="77777777" w:rsidR="00953845" w:rsidRDefault="0095384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C457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C4573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F7FF28" w14:textId="77777777" w:rsidR="00844CCE" w:rsidRPr="00F4608E" w:rsidRDefault="00844CCE">
    <w:pPr>
      <w:pStyle w:val="Stopka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798FF" w14:textId="77777777" w:rsidR="002E1E2A" w:rsidRDefault="002E1E2A">
      <w:r>
        <w:rPr>
          <w:color w:val="000000"/>
        </w:rPr>
        <w:separator/>
      </w:r>
    </w:p>
  </w:footnote>
  <w:footnote w:type="continuationSeparator" w:id="0">
    <w:p w14:paraId="46C0F457" w14:textId="77777777" w:rsidR="002E1E2A" w:rsidRDefault="002E1E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6380872C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2)"/>
      <w:lvlJc w:val="left"/>
      <w:pPr>
        <w:tabs>
          <w:tab w:val="num" w:pos="1146"/>
        </w:tabs>
        <w:ind w:left="1146" w:hanging="720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lowerLetter"/>
      <w:isLgl/>
      <w:lvlText w:val="%3)"/>
      <w:lvlJc w:val="left"/>
      <w:pPr>
        <w:tabs>
          <w:tab w:val="num" w:pos="1572"/>
        </w:tabs>
        <w:ind w:left="1572" w:hanging="720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  <w:b/>
      </w:rPr>
    </w:lvl>
  </w:abstractNum>
  <w:abstractNum w:abstractNumId="1" w15:restartNumberingAfterBreak="0">
    <w:nsid w:val="017473AA"/>
    <w:multiLevelType w:val="hybridMultilevel"/>
    <w:tmpl w:val="2F9E2C0A"/>
    <w:lvl w:ilvl="0" w:tplc="90B05D62">
      <w:start w:val="1"/>
      <w:numFmt w:val="decimal"/>
      <w:lvlText w:val="%1."/>
      <w:lvlJc w:val="left"/>
      <w:pPr>
        <w:ind w:left="107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9F1667"/>
    <w:multiLevelType w:val="multilevel"/>
    <w:tmpl w:val="6BF635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04277F57"/>
    <w:multiLevelType w:val="multilevel"/>
    <w:tmpl w:val="04F81CB2"/>
    <w:lvl w:ilvl="0">
      <w:start w:val="1"/>
      <w:numFmt w:val="lowerLetter"/>
      <w:lvlText w:val="%1."/>
      <w:lvlJc w:val="left"/>
      <w:pPr>
        <w:ind w:left="85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0" w:hanging="360"/>
      </w:pPr>
    </w:lvl>
    <w:lvl w:ilvl="2">
      <w:start w:val="1"/>
      <w:numFmt w:val="lowerRoman"/>
      <w:lvlText w:val="%3."/>
      <w:lvlJc w:val="right"/>
      <w:pPr>
        <w:ind w:left="2290" w:hanging="180"/>
      </w:pPr>
    </w:lvl>
    <w:lvl w:ilvl="3">
      <w:start w:val="1"/>
      <w:numFmt w:val="decimal"/>
      <w:lvlText w:val="%4."/>
      <w:lvlJc w:val="left"/>
      <w:pPr>
        <w:ind w:left="3010" w:hanging="360"/>
      </w:pPr>
    </w:lvl>
    <w:lvl w:ilvl="4">
      <w:start w:val="1"/>
      <w:numFmt w:val="lowerLetter"/>
      <w:lvlText w:val="%5."/>
      <w:lvlJc w:val="left"/>
      <w:pPr>
        <w:ind w:left="3730" w:hanging="360"/>
      </w:pPr>
    </w:lvl>
    <w:lvl w:ilvl="5">
      <w:start w:val="1"/>
      <w:numFmt w:val="lowerRoman"/>
      <w:lvlText w:val="%6."/>
      <w:lvlJc w:val="right"/>
      <w:pPr>
        <w:ind w:left="4450" w:hanging="180"/>
      </w:pPr>
    </w:lvl>
    <w:lvl w:ilvl="6">
      <w:start w:val="1"/>
      <w:numFmt w:val="decimal"/>
      <w:lvlText w:val="%7."/>
      <w:lvlJc w:val="left"/>
      <w:pPr>
        <w:ind w:left="5170" w:hanging="360"/>
      </w:pPr>
    </w:lvl>
    <w:lvl w:ilvl="7">
      <w:start w:val="1"/>
      <w:numFmt w:val="lowerLetter"/>
      <w:lvlText w:val="%8."/>
      <w:lvlJc w:val="left"/>
      <w:pPr>
        <w:ind w:left="5890" w:hanging="360"/>
      </w:pPr>
    </w:lvl>
    <w:lvl w:ilvl="8">
      <w:start w:val="1"/>
      <w:numFmt w:val="lowerRoman"/>
      <w:lvlText w:val="%9."/>
      <w:lvlJc w:val="right"/>
      <w:pPr>
        <w:ind w:left="6610" w:hanging="180"/>
      </w:pPr>
    </w:lvl>
  </w:abstractNum>
  <w:abstractNum w:abstractNumId="4" w15:restartNumberingAfterBreak="0">
    <w:nsid w:val="05257A60"/>
    <w:multiLevelType w:val="multilevel"/>
    <w:tmpl w:val="31AC06C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064D554E"/>
    <w:multiLevelType w:val="multilevel"/>
    <w:tmpl w:val="D01ECECE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06E943A8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7" w15:restartNumberingAfterBreak="0">
    <w:nsid w:val="0A2B38A9"/>
    <w:multiLevelType w:val="singleLevel"/>
    <w:tmpl w:val="CFCA33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" w15:restartNumberingAfterBreak="0">
    <w:nsid w:val="0B851374"/>
    <w:multiLevelType w:val="multilevel"/>
    <w:tmpl w:val="F0C0751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 w15:restartNumberingAfterBreak="0">
    <w:nsid w:val="0DF221D2"/>
    <w:multiLevelType w:val="hybridMultilevel"/>
    <w:tmpl w:val="39BE82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A21119"/>
    <w:multiLevelType w:val="hybridMultilevel"/>
    <w:tmpl w:val="C7BADF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C14BA8"/>
    <w:multiLevelType w:val="multilevel"/>
    <w:tmpl w:val="4A2A7FB6"/>
    <w:lvl w:ilvl="0">
      <w:start w:val="1"/>
      <w:numFmt w:val="lowerLetter"/>
      <w:lvlText w:val="%1."/>
      <w:lvlJc w:val="left"/>
      <w:pPr>
        <w:ind w:left="851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1" w:hanging="360"/>
      </w:pPr>
    </w:lvl>
    <w:lvl w:ilvl="2">
      <w:start w:val="1"/>
      <w:numFmt w:val="lowerRoman"/>
      <w:lvlText w:val="%3."/>
      <w:lvlJc w:val="right"/>
      <w:pPr>
        <w:ind w:left="2291" w:hanging="180"/>
      </w:pPr>
    </w:lvl>
    <w:lvl w:ilvl="3">
      <w:start w:val="1"/>
      <w:numFmt w:val="decimal"/>
      <w:lvlText w:val="%4."/>
      <w:lvlJc w:val="left"/>
      <w:pPr>
        <w:ind w:left="3011" w:hanging="360"/>
      </w:pPr>
    </w:lvl>
    <w:lvl w:ilvl="4">
      <w:start w:val="1"/>
      <w:numFmt w:val="lowerLetter"/>
      <w:lvlText w:val="%5."/>
      <w:lvlJc w:val="left"/>
      <w:pPr>
        <w:ind w:left="3731" w:hanging="360"/>
      </w:pPr>
    </w:lvl>
    <w:lvl w:ilvl="5">
      <w:start w:val="1"/>
      <w:numFmt w:val="lowerRoman"/>
      <w:lvlText w:val="%6."/>
      <w:lvlJc w:val="right"/>
      <w:pPr>
        <w:ind w:left="4451" w:hanging="180"/>
      </w:pPr>
    </w:lvl>
    <w:lvl w:ilvl="6">
      <w:start w:val="1"/>
      <w:numFmt w:val="decimal"/>
      <w:lvlText w:val="%7."/>
      <w:lvlJc w:val="left"/>
      <w:pPr>
        <w:ind w:left="5171" w:hanging="360"/>
      </w:pPr>
    </w:lvl>
    <w:lvl w:ilvl="7">
      <w:start w:val="1"/>
      <w:numFmt w:val="lowerLetter"/>
      <w:lvlText w:val="%8."/>
      <w:lvlJc w:val="left"/>
      <w:pPr>
        <w:ind w:left="5891" w:hanging="360"/>
      </w:pPr>
    </w:lvl>
    <w:lvl w:ilvl="8">
      <w:start w:val="1"/>
      <w:numFmt w:val="lowerRoman"/>
      <w:lvlText w:val="%9."/>
      <w:lvlJc w:val="right"/>
      <w:pPr>
        <w:ind w:left="6611" w:hanging="180"/>
      </w:pPr>
    </w:lvl>
  </w:abstractNum>
  <w:abstractNum w:abstractNumId="12" w15:restartNumberingAfterBreak="0">
    <w:nsid w:val="170668A8"/>
    <w:multiLevelType w:val="multilevel"/>
    <w:tmpl w:val="820C7784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177170DB"/>
    <w:multiLevelType w:val="multilevel"/>
    <w:tmpl w:val="FB7426BA"/>
    <w:lvl w:ilvl="0">
      <w:start w:val="4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</w:rPr>
    </w:lvl>
    <w:lvl w:ilvl="1">
      <w:start w:val="1"/>
      <w:numFmt w:val="none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%4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18110176"/>
    <w:multiLevelType w:val="hybridMultilevel"/>
    <w:tmpl w:val="05864A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C214C0"/>
    <w:multiLevelType w:val="multilevel"/>
    <w:tmpl w:val="966046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 w15:restartNumberingAfterBreak="0">
    <w:nsid w:val="1D1F705D"/>
    <w:multiLevelType w:val="singleLevel"/>
    <w:tmpl w:val="A030C8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27215D27"/>
    <w:multiLevelType w:val="multilevel"/>
    <w:tmpl w:val="C8E2389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EC079A"/>
    <w:multiLevelType w:val="multilevel"/>
    <w:tmpl w:val="CFF45F92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none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%4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2D776D33"/>
    <w:multiLevelType w:val="singleLevel"/>
    <w:tmpl w:val="23E46E9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32483118"/>
    <w:multiLevelType w:val="hybridMultilevel"/>
    <w:tmpl w:val="5350AF9A"/>
    <w:lvl w:ilvl="0" w:tplc="67BC21CE">
      <w:start w:val="1"/>
      <w:numFmt w:val="decimal"/>
      <w:lvlText w:val="%1."/>
      <w:lvlJc w:val="left"/>
      <w:pPr>
        <w:ind w:left="780" w:hanging="4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4124FEF"/>
    <w:multiLevelType w:val="hybridMultilevel"/>
    <w:tmpl w:val="88C0C534"/>
    <w:lvl w:ilvl="0" w:tplc="21ECCB3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8D50158"/>
    <w:multiLevelType w:val="multilevel"/>
    <w:tmpl w:val="9B64D58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 w15:restartNumberingAfterBreak="0">
    <w:nsid w:val="3C09598C"/>
    <w:multiLevelType w:val="multilevel"/>
    <w:tmpl w:val="1A5818C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" w15:restartNumberingAfterBreak="0">
    <w:nsid w:val="3ED776F0"/>
    <w:multiLevelType w:val="multilevel"/>
    <w:tmpl w:val="534880C6"/>
    <w:lvl w:ilvl="0">
      <w:start w:val="1"/>
      <w:numFmt w:val="lowerLetter"/>
      <w:lvlText w:val="%1."/>
      <w:lvlJc w:val="left"/>
      <w:pPr>
        <w:ind w:left="85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0" w:hanging="360"/>
      </w:pPr>
    </w:lvl>
    <w:lvl w:ilvl="2">
      <w:start w:val="1"/>
      <w:numFmt w:val="lowerRoman"/>
      <w:lvlText w:val="%3."/>
      <w:lvlJc w:val="right"/>
      <w:pPr>
        <w:ind w:left="2290" w:hanging="180"/>
      </w:pPr>
    </w:lvl>
    <w:lvl w:ilvl="3">
      <w:start w:val="1"/>
      <w:numFmt w:val="decimal"/>
      <w:lvlText w:val="%4."/>
      <w:lvlJc w:val="left"/>
      <w:pPr>
        <w:ind w:left="3010" w:hanging="360"/>
      </w:pPr>
    </w:lvl>
    <w:lvl w:ilvl="4">
      <w:start w:val="1"/>
      <w:numFmt w:val="lowerLetter"/>
      <w:lvlText w:val="%5."/>
      <w:lvlJc w:val="left"/>
      <w:pPr>
        <w:ind w:left="3730" w:hanging="360"/>
      </w:pPr>
    </w:lvl>
    <w:lvl w:ilvl="5">
      <w:start w:val="1"/>
      <w:numFmt w:val="lowerRoman"/>
      <w:lvlText w:val="%6."/>
      <w:lvlJc w:val="right"/>
      <w:pPr>
        <w:ind w:left="4450" w:hanging="180"/>
      </w:pPr>
    </w:lvl>
    <w:lvl w:ilvl="6">
      <w:start w:val="1"/>
      <w:numFmt w:val="decimal"/>
      <w:lvlText w:val="%7."/>
      <w:lvlJc w:val="left"/>
      <w:pPr>
        <w:ind w:left="5170" w:hanging="360"/>
      </w:pPr>
    </w:lvl>
    <w:lvl w:ilvl="7">
      <w:start w:val="1"/>
      <w:numFmt w:val="lowerLetter"/>
      <w:lvlText w:val="%8."/>
      <w:lvlJc w:val="left"/>
      <w:pPr>
        <w:ind w:left="5890" w:hanging="360"/>
      </w:pPr>
    </w:lvl>
    <w:lvl w:ilvl="8">
      <w:start w:val="1"/>
      <w:numFmt w:val="lowerRoman"/>
      <w:lvlText w:val="%9."/>
      <w:lvlJc w:val="right"/>
      <w:pPr>
        <w:ind w:left="6610" w:hanging="180"/>
      </w:pPr>
    </w:lvl>
  </w:abstractNum>
  <w:abstractNum w:abstractNumId="25" w15:restartNumberingAfterBreak="0">
    <w:nsid w:val="3F5971E6"/>
    <w:multiLevelType w:val="multilevel"/>
    <w:tmpl w:val="8448539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6" w15:restartNumberingAfterBreak="0">
    <w:nsid w:val="3F805BD0"/>
    <w:multiLevelType w:val="multilevel"/>
    <w:tmpl w:val="010218A8"/>
    <w:lvl w:ilvl="0">
      <w:start w:val="1"/>
      <w:numFmt w:val="lowerLetter"/>
      <w:lvlText w:val="%1."/>
      <w:lvlJc w:val="left"/>
      <w:pPr>
        <w:ind w:left="85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0" w:hanging="360"/>
      </w:pPr>
    </w:lvl>
    <w:lvl w:ilvl="2">
      <w:start w:val="1"/>
      <w:numFmt w:val="lowerRoman"/>
      <w:lvlText w:val="%3."/>
      <w:lvlJc w:val="right"/>
      <w:pPr>
        <w:ind w:left="2290" w:hanging="180"/>
      </w:pPr>
    </w:lvl>
    <w:lvl w:ilvl="3">
      <w:start w:val="1"/>
      <w:numFmt w:val="decimal"/>
      <w:lvlText w:val="%4."/>
      <w:lvlJc w:val="left"/>
      <w:pPr>
        <w:ind w:left="3010" w:hanging="360"/>
      </w:pPr>
    </w:lvl>
    <w:lvl w:ilvl="4">
      <w:start w:val="1"/>
      <w:numFmt w:val="lowerLetter"/>
      <w:lvlText w:val="%5."/>
      <w:lvlJc w:val="left"/>
      <w:pPr>
        <w:ind w:left="3730" w:hanging="360"/>
      </w:pPr>
    </w:lvl>
    <w:lvl w:ilvl="5">
      <w:start w:val="1"/>
      <w:numFmt w:val="lowerRoman"/>
      <w:lvlText w:val="%6."/>
      <w:lvlJc w:val="right"/>
      <w:pPr>
        <w:ind w:left="4450" w:hanging="180"/>
      </w:pPr>
    </w:lvl>
    <w:lvl w:ilvl="6">
      <w:start w:val="1"/>
      <w:numFmt w:val="decimal"/>
      <w:lvlText w:val="%7."/>
      <w:lvlJc w:val="left"/>
      <w:pPr>
        <w:ind w:left="5170" w:hanging="360"/>
      </w:pPr>
    </w:lvl>
    <w:lvl w:ilvl="7">
      <w:start w:val="1"/>
      <w:numFmt w:val="lowerLetter"/>
      <w:lvlText w:val="%8."/>
      <w:lvlJc w:val="left"/>
      <w:pPr>
        <w:ind w:left="5890" w:hanging="360"/>
      </w:pPr>
    </w:lvl>
    <w:lvl w:ilvl="8">
      <w:start w:val="1"/>
      <w:numFmt w:val="lowerRoman"/>
      <w:lvlText w:val="%9."/>
      <w:lvlJc w:val="right"/>
      <w:pPr>
        <w:ind w:left="6610" w:hanging="180"/>
      </w:pPr>
    </w:lvl>
  </w:abstractNum>
  <w:abstractNum w:abstractNumId="27" w15:restartNumberingAfterBreak="0">
    <w:nsid w:val="42766B0B"/>
    <w:multiLevelType w:val="multilevel"/>
    <w:tmpl w:val="E3D4BC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070"/>
        </w:tabs>
        <w:ind w:left="107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28" w15:restartNumberingAfterBreak="0">
    <w:nsid w:val="43073183"/>
    <w:multiLevelType w:val="hybridMultilevel"/>
    <w:tmpl w:val="D22A501C"/>
    <w:lvl w:ilvl="0" w:tplc="4AF28E98">
      <w:start w:val="1"/>
      <w:numFmt w:val="lowerLetter"/>
      <w:lvlText w:val="%1)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932"/>
        </w:tabs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52"/>
        </w:tabs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</w:lvl>
  </w:abstractNum>
  <w:abstractNum w:abstractNumId="29" w15:restartNumberingAfterBreak="0">
    <w:nsid w:val="43B35DF8"/>
    <w:multiLevelType w:val="hybridMultilevel"/>
    <w:tmpl w:val="4B7E8F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C4AFD9E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C050BE"/>
    <w:multiLevelType w:val="hybridMultilevel"/>
    <w:tmpl w:val="838CF1D2"/>
    <w:lvl w:ilvl="0" w:tplc="101A02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9423B0"/>
    <w:multiLevelType w:val="hybridMultilevel"/>
    <w:tmpl w:val="B6A6958A"/>
    <w:lvl w:ilvl="0" w:tplc="B7A23556">
      <w:start w:val="3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CE0720"/>
    <w:multiLevelType w:val="multilevel"/>
    <w:tmpl w:val="C818E4F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3" w15:restartNumberingAfterBreak="0">
    <w:nsid w:val="4C3379B9"/>
    <w:multiLevelType w:val="multilevel"/>
    <w:tmpl w:val="0B1A596E"/>
    <w:lvl w:ilvl="0">
      <w:start w:val="1"/>
      <w:numFmt w:val="decimal"/>
      <w:lvlText w:val="%1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4C452C5A"/>
    <w:multiLevelType w:val="multilevel"/>
    <w:tmpl w:val="31AC06C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5" w15:restartNumberingAfterBreak="0">
    <w:nsid w:val="4CC7312A"/>
    <w:multiLevelType w:val="multilevel"/>
    <w:tmpl w:val="989E5092"/>
    <w:lvl w:ilvl="0">
      <w:start w:val="1"/>
      <w:numFmt w:val="lowerLetter"/>
      <w:lvlText w:val="%1."/>
      <w:lvlJc w:val="left"/>
      <w:pPr>
        <w:ind w:left="851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1" w:hanging="360"/>
      </w:pPr>
    </w:lvl>
    <w:lvl w:ilvl="2">
      <w:start w:val="1"/>
      <w:numFmt w:val="lowerRoman"/>
      <w:lvlText w:val="%3."/>
      <w:lvlJc w:val="right"/>
      <w:pPr>
        <w:ind w:left="2291" w:hanging="180"/>
      </w:pPr>
    </w:lvl>
    <w:lvl w:ilvl="3">
      <w:start w:val="1"/>
      <w:numFmt w:val="decimal"/>
      <w:lvlText w:val="%4."/>
      <w:lvlJc w:val="left"/>
      <w:pPr>
        <w:ind w:left="3011" w:hanging="360"/>
      </w:pPr>
    </w:lvl>
    <w:lvl w:ilvl="4">
      <w:start w:val="1"/>
      <w:numFmt w:val="lowerLetter"/>
      <w:lvlText w:val="%5."/>
      <w:lvlJc w:val="left"/>
      <w:pPr>
        <w:ind w:left="3731" w:hanging="360"/>
      </w:pPr>
    </w:lvl>
    <w:lvl w:ilvl="5">
      <w:start w:val="1"/>
      <w:numFmt w:val="lowerRoman"/>
      <w:lvlText w:val="%6."/>
      <w:lvlJc w:val="right"/>
      <w:pPr>
        <w:ind w:left="4451" w:hanging="180"/>
      </w:pPr>
    </w:lvl>
    <w:lvl w:ilvl="6">
      <w:start w:val="1"/>
      <w:numFmt w:val="decimal"/>
      <w:lvlText w:val="%7."/>
      <w:lvlJc w:val="left"/>
      <w:pPr>
        <w:ind w:left="5171" w:hanging="360"/>
      </w:pPr>
    </w:lvl>
    <w:lvl w:ilvl="7">
      <w:start w:val="1"/>
      <w:numFmt w:val="lowerLetter"/>
      <w:lvlText w:val="%8."/>
      <w:lvlJc w:val="left"/>
      <w:pPr>
        <w:ind w:left="5891" w:hanging="360"/>
      </w:pPr>
    </w:lvl>
    <w:lvl w:ilvl="8">
      <w:start w:val="1"/>
      <w:numFmt w:val="lowerRoman"/>
      <w:lvlText w:val="%9."/>
      <w:lvlJc w:val="right"/>
      <w:pPr>
        <w:ind w:left="6611" w:hanging="180"/>
      </w:pPr>
    </w:lvl>
  </w:abstractNum>
  <w:abstractNum w:abstractNumId="36" w15:restartNumberingAfterBreak="0">
    <w:nsid w:val="521C3406"/>
    <w:multiLevelType w:val="multilevel"/>
    <w:tmpl w:val="12C215B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7" w15:restartNumberingAfterBreak="0">
    <w:nsid w:val="538A1EF2"/>
    <w:multiLevelType w:val="multilevel"/>
    <w:tmpl w:val="E5406196"/>
    <w:lvl w:ilvl="0">
      <w:start w:val="1"/>
      <w:numFmt w:val="lowerLetter"/>
      <w:lvlText w:val="%1."/>
      <w:lvlJc w:val="left"/>
      <w:pPr>
        <w:ind w:left="85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0" w:hanging="360"/>
      </w:pPr>
    </w:lvl>
    <w:lvl w:ilvl="2">
      <w:start w:val="1"/>
      <w:numFmt w:val="lowerRoman"/>
      <w:lvlText w:val="%3."/>
      <w:lvlJc w:val="right"/>
      <w:pPr>
        <w:ind w:left="2290" w:hanging="180"/>
      </w:pPr>
    </w:lvl>
    <w:lvl w:ilvl="3">
      <w:start w:val="1"/>
      <w:numFmt w:val="decimal"/>
      <w:lvlText w:val="%4."/>
      <w:lvlJc w:val="left"/>
      <w:pPr>
        <w:ind w:left="3010" w:hanging="360"/>
      </w:pPr>
    </w:lvl>
    <w:lvl w:ilvl="4">
      <w:start w:val="1"/>
      <w:numFmt w:val="lowerLetter"/>
      <w:lvlText w:val="%5."/>
      <w:lvlJc w:val="left"/>
      <w:pPr>
        <w:ind w:left="3730" w:hanging="360"/>
      </w:pPr>
    </w:lvl>
    <w:lvl w:ilvl="5">
      <w:start w:val="1"/>
      <w:numFmt w:val="lowerRoman"/>
      <w:lvlText w:val="%6."/>
      <w:lvlJc w:val="right"/>
      <w:pPr>
        <w:ind w:left="4450" w:hanging="180"/>
      </w:pPr>
    </w:lvl>
    <w:lvl w:ilvl="6">
      <w:start w:val="1"/>
      <w:numFmt w:val="decimal"/>
      <w:lvlText w:val="%7."/>
      <w:lvlJc w:val="left"/>
      <w:pPr>
        <w:ind w:left="5170" w:hanging="360"/>
      </w:pPr>
    </w:lvl>
    <w:lvl w:ilvl="7">
      <w:start w:val="1"/>
      <w:numFmt w:val="lowerLetter"/>
      <w:lvlText w:val="%8."/>
      <w:lvlJc w:val="left"/>
      <w:pPr>
        <w:ind w:left="5890" w:hanging="360"/>
      </w:pPr>
    </w:lvl>
    <w:lvl w:ilvl="8">
      <w:start w:val="1"/>
      <w:numFmt w:val="lowerRoman"/>
      <w:lvlText w:val="%9."/>
      <w:lvlJc w:val="right"/>
      <w:pPr>
        <w:ind w:left="6610" w:hanging="180"/>
      </w:pPr>
    </w:lvl>
  </w:abstractNum>
  <w:abstractNum w:abstractNumId="38" w15:restartNumberingAfterBreak="0">
    <w:nsid w:val="544C2F88"/>
    <w:multiLevelType w:val="hybridMultilevel"/>
    <w:tmpl w:val="6E0E97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4BE42A5"/>
    <w:multiLevelType w:val="multilevel"/>
    <w:tmpl w:val="3C2A67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0" w15:restartNumberingAfterBreak="0">
    <w:nsid w:val="55B83335"/>
    <w:multiLevelType w:val="hybridMultilevel"/>
    <w:tmpl w:val="5380EE04"/>
    <w:lvl w:ilvl="0" w:tplc="C060A6F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59C942FC"/>
    <w:multiLevelType w:val="multilevel"/>
    <w:tmpl w:val="10CA8D6E"/>
    <w:lvl w:ilvl="0">
      <w:start w:val="1"/>
      <w:numFmt w:val="lowerLetter"/>
      <w:lvlText w:val="%1."/>
      <w:lvlJc w:val="left"/>
      <w:pPr>
        <w:ind w:left="85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0" w:hanging="360"/>
      </w:pPr>
    </w:lvl>
    <w:lvl w:ilvl="2">
      <w:start w:val="1"/>
      <w:numFmt w:val="lowerRoman"/>
      <w:lvlText w:val="%3."/>
      <w:lvlJc w:val="right"/>
      <w:pPr>
        <w:ind w:left="2290" w:hanging="180"/>
      </w:pPr>
    </w:lvl>
    <w:lvl w:ilvl="3">
      <w:start w:val="1"/>
      <w:numFmt w:val="decimal"/>
      <w:lvlText w:val="%4."/>
      <w:lvlJc w:val="left"/>
      <w:pPr>
        <w:ind w:left="3010" w:hanging="360"/>
      </w:pPr>
    </w:lvl>
    <w:lvl w:ilvl="4">
      <w:start w:val="1"/>
      <w:numFmt w:val="lowerLetter"/>
      <w:lvlText w:val="%5."/>
      <w:lvlJc w:val="left"/>
      <w:pPr>
        <w:ind w:left="3730" w:hanging="360"/>
      </w:pPr>
    </w:lvl>
    <w:lvl w:ilvl="5">
      <w:start w:val="1"/>
      <w:numFmt w:val="lowerRoman"/>
      <w:lvlText w:val="%6."/>
      <w:lvlJc w:val="right"/>
      <w:pPr>
        <w:ind w:left="4450" w:hanging="180"/>
      </w:pPr>
    </w:lvl>
    <w:lvl w:ilvl="6">
      <w:start w:val="1"/>
      <w:numFmt w:val="decimal"/>
      <w:lvlText w:val="%7."/>
      <w:lvlJc w:val="left"/>
      <w:pPr>
        <w:ind w:left="5170" w:hanging="360"/>
      </w:pPr>
    </w:lvl>
    <w:lvl w:ilvl="7">
      <w:start w:val="1"/>
      <w:numFmt w:val="lowerLetter"/>
      <w:lvlText w:val="%8."/>
      <w:lvlJc w:val="left"/>
      <w:pPr>
        <w:ind w:left="5890" w:hanging="360"/>
      </w:pPr>
    </w:lvl>
    <w:lvl w:ilvl="8">
      <w:start w:val="1"/>
      <w:numFmt w:val="lowerRoman"/>
      <w:lvlText w:val="%9."/>
      <w:lvlJc w:val="right"/>
      <w:pPr>
        <w:ind w:left="6610" w:hanging="180"/>
      </w:pPr>
    </w:lvl>
  </w:abstractNum>
  <w:abstractNum w:abstractNumId="42" w15:restartNumberingAfterBreak="0">
    <w:nsid w:val="5ADC7C9E"/>
    <w:multiLevelType w:val="multilevel"/>
    <w:tmpl w:val="30823532"/>
    <w:lvl w:ilvl="0">
      <w:start w:val="1"/>
      <w:numFmt w:val="lowerLetter"/>
      <w:lvlText w:val="%1."/>
      <w:lvlJc w:val="left"/>
      <w:pPr>
        <w:ind w:left="85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0" w:hanging="360"/>
      </w:pPr>
    </w:lvl>
    <w:lvl w:ilvl="2">
      <w:start w:val="1"/>
      <w:numFmt w:val="lowerRoman"/>
      <w:lvlText w:val="%3."/>
      <w:lvlJc w:val="right"/>
      <w:pPr>
        <w:ind w:left="2290" w:hanging="180"/>
      </w:pPr>
    </w:lvl>
    <w:lvl w:ilvl="3">
      <w:start w:val="1"/>
      <w:numFmt w:val="decimal"/>
      <w:lvlText w:val="%4."/>
      <w:lvlJc w:val="left"/>
      <w:pPr>
        <w:ind w:left="3010" w:hanging="360"/>
      </w:pPr>
    </w:lvl>
    <w:lvl w:ilvl="4">
      <w:start w:val="1"/>
      <w:numFmt w:val="lowerLetter"/>
      <w:lvlText w:val="%5."/>
      <w:lvlJc w:val="left"/>
      <w:pPr>
        <w:ind w:left="3730" w:hanging="360"/>
      </w:pPr>
    </w:lvl>
    <w:lvl w:ilvl="5">
      <w:start w:val="1"/>
      <w:numFmt w:val="lowerRoman"/>
      <w:lvlText w:val="%6."/>
      <w:lvlJc w:val="right"/>
      <w:pPr>
        <w:ind w:left="4450" w:hanging="180"/>
      </w:pPr>
    </w:lvl>
    <w:lvl w:ilvl="6">
      <w:start w:val="1"/>
      <w:numFmt w:val="decimal"/>
      <w:lvlText w:val="%7."/>
      <w:lvlJc w:val="left"/>
      <w:pPr>
        <w:ind w:left="5170" w:hanging="360"/>
      </w:pPr>
    </w:lvl>
    <w:lvl w:ilvl="7">
      <w:start w:val="1"/>
      <w:numFmt w:val="lowerLetter"/>
      <w:lvlText w:val="%8."/>
      <w:lvlJc w:val="left"/>
      <w:pPr>
        <w:ind w:left="5890" w:hanging="360"/>
      </w:pPr>
    </w:lvl>
    <w:lvl w:ilvl="8">
      <w:start w:val="1"/>
      <w:numFmt w:val="lowerRoman"/>
      <w:lvlText w:val="%9."/>
      <w:lvlJc w:val="right"/>
      <w:pPr>
        <w:ind w:left="6610" w:hanging="180"/>
      </w:pPr>
    </w:lvl>
  </w:abstractNum>
  <w:abstractNum w:abstractNumId="43" w15:restartNumberingAfterBreak="0">
    <w:nsid w:val="5D7C1C97"/>
    <w:multiLevelType w:val="multilevel"/>
    <w:tmpl w:val="0B74B43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4" w15:restartNumberingAfterBreak="0">
    <w:nsid w:val="613C73B5"/>
    <w:multiLevelType w:val="multilevel"/>
    <w:tmpl w:val="37980D4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5" w15:restartNumberingAfterBreak="0">
    <w:nsid w:val="62BE5249"/>
    <w:multiLevelType w:val="multilevel"/>
    <w:tmpl w:val="E3420DA6"/>
    <w:lvl w:ilvl="0">
      <w:start w:val="1"/>
      <w:numFmt w:val="lowerLetter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3ED4975"/>
    <w:multiLevelType w:val="multilevel"/>
    <w:tmpl w:val="65886FE2"/>
    <w:lvl w:ilvl="0">
      <w:start w:val="1"/>
      <w:numFmt w:val="lowerLetter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7" w15:restartNumberingAfterBreak="0">
    <w:nsid w:val="64FC6434"/>
    <w:multiLevelType w:val="multilevel"/>
    <w:tmpl w:val="F3386E2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7894AB6"/>
    <w:multiLevelType w:val="multilevel"/>
    <w:tmpl w:val="F41A4BD4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9" w15:restartNumberingAfterBreak="0">
    <w:nsid w:val="686A699C"/>
    <w:multiLevelType w:val="multilevel"/>
    <w:tmpl w:val="B0C8639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0" w15:restartNumberingAfterBreak="0">
    <w:nsid w:val="6894534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1" w15:restartNumberingAfterBreak="0">
    <w:nsid w:val="6951190A"/>
    <w:multiLevelType w:val="multilevel"/>
    <w:tmpl w:val="ADC6FE4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9EF3AAC"/>
    <w:multiLevelType w:val="multilevel"/>
    <w:tmpl w:val="3C5AD882"/>
    <w:lvl w:ilvl="0">
      <w:start w:val="1"/>
      <w:numFmt w:val="lowerLetter"/>
      <w:lvlText w:val="%1."/>
      <w:lvlJc w:val="left"/>
      <w:pPr>
        <w:ind w:left="85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0" w:hanging="360"/>
      </w:pPr>
    </w:lvl>
    <w:lvl w:ilvl="2">
      <w:start w:val="1"/>
      <w:numFmt w:val="lowerRoman"/>
      <w:lvlText w:val="%3."/>
      <w:lvlJc w:val="right"/>
      <w:pPr>
        <w:ind w:left="2290" w:hanging="180"/>
      </w:pPr>
    </w:lvl>
    <w:lvl w:ilvl="3">
      <w:start w:val="1"/>
      <w:numFmt w:val="decimal"/>
      <w:lvlText w:val="%4."/>
      <w:lvlJc w:val="left"/>
      <w:pPr>
        <w:ind w:left="3010" w:hanging="360"/>
      </w:pPr>
    </w:lvl>
    <w:lvl w:ilvl="4">
      <w:start w:val="1"/>
      <w:numFmt w:val="lowerLetter"/>
      <w:lvlText w:val="%5."/>
      <w:lvlJc w:val="left"/>
      <w:pPr>
        <w:ind w:left="3730" w:hanging="360"/>
      </w:pPr>
    </w:lvl>
    <w:lvl w:ilvl="5">
      <w:start w:val="1"/>
      <w:numFmt w:val="lowerRoman"/>
      <w:lvlText w:val="%6."/>
      <w:lvlJc w:val="right"/>
      <w:pPr>
        <w:ind w:left="4450" w:hanging="180"/>
      </w:pPr>
    </w:lvl>
    <w:lvl w:ilvl="6">
      <w:start w:val="1"/>
      <w:numFmt w:val="decimal"/>
      <w:lvlText w:val="%7."/>
      <w:lvlJc w:val="left"/>
      <w:pPr>
        <w:ind w:left="5170" w:hanging="360"/>
      </w:pPr>
    </w:lvl>
    <w:lvl w:ilvl="7">
      <w:start w:val="1"/>
      <w:numFmt w:val="lowerLetter"/>
      <w:lvlText w:val="%8."/>
      <w:lvlJc w:val="left"/>
      <w:pPr>
        <w:ind w:left="5890" w:hanging="360"/>
      </w:pPr>
    </w:lvl>
    <w:lvl w:ilvl="8">
      <w:start w:val="1"/>
      <w:numFmt w:val="lowerRoman"/>
      <w:lvlText w:val="%9."/>
      <w:lvlJc w:val="right"/>
      <w:pPr>
        <w:ind w:left="6610" w:hanging="180"/>
      </w:pPr>
    </w:lvl>
  </w:abstractNum>
  <w:abstractNum w:abstractNumId="53" w15:restartNumberingAfterBreak="0">
    <w:nsid w:val="73D572E4"/>
    <w:multiLevelType w:val="multilevel"/>
    <w:tmpl w:val="F000EF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42C0DFC"/>
    <w:multiLevelType w:val="multilevel"/>
    <w:tmpl w:val="24AEB3A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5" w15:restartNumberingAfterBreak="0">
    <w:nsid w:val="74B10595"/>
    <w:multiLevelType w:val="multilevel"/>
    <w:tmpl w:val="D04CA8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6" w15:restartNumberingAfterBreak="0">
    <w:nsid w:val="75117090"/>
    <w:multiLevelType w:val="multilevel"/>
    <w:tmpl w:val="7E02755C"/>
    <w:lvl w:ilvl="0">
      <w:start w:val="1"/>
      <w:numFmt w:val="lowerLetter"/>
      <w:lvlText w:val="%1."/>
      <w:lvlJc w:val="left"/>
      <w:pPr>
        <w:ind w:left="851" w:hanging="360"/>
      </w:pPr>
      <w:rPr>
        <w:rFonts w:ascii="Arial" w:eastAsia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ind w:left="1571" w:hanging="360"/>
      </w:pPr>
    </w:lvl>
    <w:lvl w:ilvl="2">
      <w:start w:val="1"/>
      <w:numFmt w:val="lowerRoman"/>
      <w:lvlText w:val="%3."/>
      <w:lvlJc w:val="right"/>
      <w:pPr>
        <w:ind w:left="2291" w:hanging="180"/>
      </w:pPr>
    </w:lvl>
    <w:lvl w:ilvl="3">
      <w:start w:val="1"/>
      <w:numFmt w:val="decimal"/>
      <w:lvlText w:val="%4."/>
      <w:lvlJc w:val="left"/>
      <w:pPr>
        <w:ind w:left="3011" w:hanging="360"/>
      </w:pPr>
    </w:lvl>
    <w:lvl w:ilvl="4">
      <w:start w:val="1"/>
      <w:numFmt w:val="lowerLetter"/>
      <w:lvlText w:val="%5."/>
      <w:lvlJc w:val="left"/>
      <w:pPr>
        <w:ind w:left="3731" w:hanging="360"/>
      </w:pPr>
    </w:lvl>
    <w:lvl w:ilvl="5">
      <w:start w:val="1"/>
      <w:numFmt w:val="lowerRoman"/>
      <w:lvlText w:val="%6."/>
      <w:lvlJc w:val="right"/>
      <w:pPr>
        <w:ind w:left="4451" w:hanging="180"/>
      </w:pPr>
    </w:lvl>
    <w:lvl w:ilvl="6">
      <w:start w:val="1"/>
      <w:numFmt w:val="decimal"/>
      <w:lvlText w:val="%7."/>
      <w:lvlJc w:val="left"/>
      <w:pPr>
        <w:ind w:left="5171" w:hanging="360"/>
      </w:pPr>
    </w:lvl>
    <w:lvl w:ilvl="7">
      <w:start w:val="1"/>
      <w:numFmt w:val="lowerLetter"/>
      <w:lvlText w:val="%8."/>
      <w:lvlJc w:val="left"/>
      <w:pPr>
        <w:ind w:left="5891" w:hanging="360"/>
      </w:pPr>
    </w:lvl>
    <w:lvl w:ilvl="8">
      <w:start w:val="1"/>
      <w:numFmt w:val="lowerRoman"/>
      <w:lvlText w:val="%9."/>
      <w:lvlJc w:val="right"/>
      <w:pPr>
        <w:ind w:left="6611" w:hanging="180"/>
      </w:pPr>
    </w:lvl>
  </w:abstractNum>
  <w:abstractNum w:abstractNumId="57" w15:restartNumberingAfterBreak="0">
    <w:nsid w:val="76091665"/>
    <w:multiLevelType w:val="multilevel"/>
    <w:tmpl w:val="C7FEF1C0"/>
    <w:lvl w:ilvl="0">
      <w:start w:val="1"/>
      <w:numFmt w:val="decimal"/>
      <w:lvlText w:val="%1)"/>
      <w:lvlJc w:val="left"/>
      <w:pPr>
        <w:ind w:left="927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8" w15:restartNumberingAfterBreak="0">
    <w:nsid w:val="7A4C09F3"/>
    <w:multiLevelType w:val="multilevel"/>
    <w:tmpl w:val="D304E16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9" w15:restartNumberingAfterBreak="0">
    <w:nsid w:val="7C8F4C2C"/>
    <w:multiLevelType w:val="multilevel"/>
    <w:tmpl w:val="3EC69E5C"/>
    <w:styleLink w:val="Styl1"/>
    <w:lvl w:ilvl="0">
      <w:start w:val="2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0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DD473AF"/>
    <w:multiLevelType w:val="hybridMultilevel"/>
    <w:tmpl w:val="AE76806C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2" w15:restartNumberingAfterBreak="0">
    <w:nsid w:val="7DDF1D39"/>
    <w:multiLevelType w:val="hybridMultilevel"/>
    <w:tmpl w:val="8C809A00"/>
    <w:lvl w:ilvl="0" w:tplc="405EA75E">
      <w:start w:val="1"/>
      <w:numFmt w:val="lowerLetter"/>
      <w:lvlText w:val="%1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5A200422">
      <w:start w:val="2"/>
      <w:numFmt w:val="decimal"/>
      <w:lvlText w:val="%2)"/>
      <w:lvlJc w:val="left"/>
      <w:pPr>
        <w:tabs>
          <w:tab w:val="num" w:pos="2215"/>
        </w:tabs>
        <w:ind w:left="221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 w16cid:durableId="1641381724">
    <w:abstractNumId w:val="58"/>
  </w:num>
  <w:num w:numId="2" w16cid:durableId="1849055473">
    <w:abstractNumId w:val="46"/>
  </w:num>
  <w:num w:numId="3" w16cid:durableId="850334482">
    <w:abstractNumId w:val="32"/>
  </w:num>
  <w:num w:numId="4" w16cid:durableId="1461728136">
    <w:abstractNumId w:val="2"/>
  </w:num>
  <w:num w:numId="5" w16cid:durableId="2146578375">
    <w:abstractNumId w:val="54"/>
  </w:num>
  <w:num w:numId="6" w16cid:durableId="864058310">
    <w:abstractNumId w:val="44"/>
  </w:num>
  <w:num w:numId="7" w16cid:durableId="701709288">
    <w:abstractNumId w:val="8"/>
  </w:num>
  <w:num w:numId="8" w16cid:durableId="2089956832">
    <w:abstractNumId w:val="56"/>
  </w:num>
  <w:num w:numId="9" w16cid:durableId="1810515252">
    <w:abstractNumId w:val="48"/>
  </w:num>
  <w:num w:numId="10" w16cid:durableId="1093087489">
    <w:abstractNumId w:val="35"/>
  </w:num>
  <w:num w:numId="11" w16cid:durableId="482896167">
    <w:abstractNumId w:val="43"/>
  </w:num>
  <w:num w:numId="12" w16cid:durableId="906191381">
    <w:abstractNumId w:val="57"/>
  </w:num>
  <w:num w:numId="13" w16cid:durableId="1530878609">
    <w:abstractNumId w:val="25"/>
  </w:num>
  <w:num w:numId="14" w16cid:durableId="1658217811">
    <w:abstractNumId w:val="36"/>
  </w:num>
  <w:num w:numId="15" w16cid:durableId="257178546">
    <w:abstractNumId w:val="11"/>
  </w:num>
  <w:num w:numId="16" w16cid:durableId="103698033">
    <w:abstractNumId w:val="45"/>
  </w:num>
  <w:num w:numId="17" w16cid:durableId="2098869240">
    <w:abstractNumId w:val="15"/>
  </w:num>
  <w:num w:numId="18" w16cid:durableId="423384734">
    <w:abstractNumId w:val="4"/>
  </w:num>
  <w:num w:numId="19" w16cid:durableId="1811747043">
    <w:abstractNumId w:val="5"/>
  </w:num>
  <w:num w:numId="20" w16cid:durableId="799959412">
    <w:abstractNumId w:val="22"/>
  </w:num>
  <w:num w:numId="21" w16cid:durableId="1007439340">
    <w:abstractNumId w:val="37"/>
  </w:num>
  <w:num w:numId="22" w16cid:durableId="984041191">
    <w:abstractNumId w:val="12"/>
  </w:num>
  <w:num w:numId="23" w16cid:durableId="243757368">
    <w:abstractNumId w:val="26"/>
  </w:num>
  <w:num w:numId="24" w16cid:durableId="1109348393">
    <w:abstractNumId w:val="24"/>
  </w:num>
  <w:num w:numId="25" w16cid:durableId="467554525">
    <w:abstractNumId w:val="52"/>
  </w:num>
  <w:num w:numId="26" w16cid:durableId="1297832922">
    <w:abstractNumId w:val="42"/>
  </w:num>
  <w:num w:numId="27" w16cid:durableId="528689412">
    <w:abstractNumId w:val="51"/>
  </w:num>
  <w:num w:numId="28" w16cid:durableId="1811289575">
    <w:abstractNumId w:val="3"/>
  </w:num>
  <w:num w:numId="29" w16cid:durableId="863904277">
    <w:abstractNumId w:val="41"/>
  </w:num>
  <w:num w:numId="30" w16cid:durableId="1287002747">
    <w:abstractNumId w:val="47"/>
  </w:num>
  <w:num w:numId="31" w16cid:durableId="1325817535">
    <w:abstractNumId w:val="49"/>
  </w:num>
  <w:num w:numId="32" w16cid:durableId="1381437968">
    <w:abstractNumId w:val="17"/>
  </w:num>
  <w:num w:numId="33" w16cid:durableId="761413195">
    <w:abstractNumId w:val="23"/>
  </w:num>
  <w:num w:numId="34" w16cid:durableId="344140212">
    <w:abstractNumId w:val="31"/>
  </w:num>
  <w:num w:numId="35" w16cid:durableId="987514042">
    <w:abstractNumId w:val="18"/>
  </w:num>
  <w:num w:numId="36" w16cid:durableId="360325452">
    <w:abstractNumId w:val="29"/>
  </w:num>
  <w:num w:numId="37" w16cid:durableId="1811435631">
    <w:abstractNumId w:val="27"/>
  </w:num>
  <w:num w:numId="38" w16cid:durableId="773784999">
    <w:abstractNumId w:val="39"/>
  </w:num>
  <w:num w:numId="39" w16cid:durableId="1769497538">
    <w:abstractNumId w:val="13"/>
  </w:num>
  <w:num w:numId="40" w16cid:durableId="1936668561">
    <w:abstractNumId w:val="55"/>
  </w:num>
  <w:num w:numId="41" w16cid:durableId="1662387903">
    <w:abstractNumId w:val="34"/>
  </w:num>
  <w:num w:numId="42" w16cid:durableId="311951627">
    <w:abstractNumId w:val="1"/>
  </w:num>
  <w:num w:numId="43" w16cid:durableId="1341084428">
    <w:abstractNumId w:val="0"/>
  </w:num>
  <w:num w:numId="44" w16cid:durableId="2059472201">
    <w:abstractNumId w:val="62"/>
  </w:num>
  <w:num w:numId="45" w16cid:durableId="681979493">
    <w:abstractNumId w:val="28"/>
  </w:num>
  <w:num w:numId="46" w16cid:durableId="1523934406">
    <w:abstractNumId w:val="61"/>
  </w:num>
  <w:num w:numId="47" w16cid:durableId="1070350667">
    <w:abstractNumId w:val="59"/>
  </w:num>
  <w:num w:numId="48" w16cid:durableId="1657421246">
    <w:abstractNumId w:val="21"/>
  </w:num>
  <w:num w:numId="49" w16cid:durableId="642662374">
    <w:abstractNumId w:val="6"/>
    <w:lvlOverride w:ilvl="0">
      <w:startOverride w:val="1"/>
    </w:lvlOverride>
  </w:num>
  <w:num w:numId="50" w16cid:durableId="557518885">
    <w:abstractNumId w:val="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1" w16cid:durableId="149214260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87915953">
    <w:abstractNumId w:val="60"/>
  </w:num>
  <w:num w:numId="53" w16cid:durableId="196699795">
    <w:abstractNumId w:val="30"/>
  </w:num>
  <w:num w:numId="54" w16cid:durableId="1968388539">
    <w:abstractNumId w:val="33"/>
  </w:num>
  <w:num w:numId="55" w16cid:durableId="1635259327">
    <w:abstractNumId w:val="38"/>
  </w:num>
  <w:num w:numId="56" w16cid:durableId="418986870">
    <w:abstractNumId w:val="16"/>
  </w:num>
  <w:num w:numId="57" w16cid:durableId="771323055">
    <w:abstractNumId w:val="19"/>
  </w:num>
  <w:num w:numId="58" w16cid:durableId="283585705">
    <w:abstractNumId w:val="53"/>
  </w:num>
  <w:num w:numId="59" w16cid:durableId="519507887">
    <w:abstractNumId w:val="50"/>
  </w:num>
  <w:num w:numId="60" w16cid:durableId="335813941">
    <w:abstractNumId w:val="7"/>
  </w:num>
  <w:num w:numId="61" w16cid:durableId="1451436983">
    <w:abstractNumId w:val="40"/>
  </w:num>
  <w:num w:numId="62" w16cid:durableId="371923639">
    <w:abstractNumId w:val="14"/>
  </w:num>
  <w:num w:numId="63" w16cid:durableId="1123042438">
    <w:abstractNumId w:val="9"/>
  </w:num>
  <w:num w:numId="64" w16cid:durableId="1467121399">
    <w:abstractNumId w:val="10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FB0"/>
    <w:rsid w:val="000130CB"/>
    <w:rsid w:val="00015A21"/>
    <w:rsid w:val="00016C65"/>
    <w:rsid w:val="0003276E"/>
    <w:rsid w:val="0003401C"/>
    <w:rsid w:val="00051C45"/>
    <w:rsid w:val="00065094"/>
    <w:rsid w:val="00073ABB"/>
    <w:rsid w:val="00080A03"/>
    <w:rsid w:val="00097489"/>
    <w:rsid w:val="000A1674"/>
    <w:rsid w:val="000A515D"/>
    <w:rsid w:val="000A543C"/>
    <w:rsid w:val="000B6548"/>
    <w:rsid w:val="000B6FFA"/>
    <w:rsid w:val="000F72CE"/>
    <w:rsid w:val="00102802"/>
    <w:rsid w:val="001108FA"/>
    <w:rsid w:val="0011558E"/>
    <w:rsid w:val="00115C13"/>
    <w:rsid w:val="001160ED"/>
    <w:rsid w:val="00155A9B"/>
    <w:rsid w:val="00160B80"/>
    <w:rsid w:val="00197CA7"/>
    <w:rsid w:val="001A25A6"/>
    <w:rsid w:val="001B03EC"/>
    <w:rsid w:val="001C21B1"/>
    <w:rsid w:val="001D0A5E"/>
    <w:rsid w:val="001D3937"/>
    <w:rsid w:val="001E7C87"/>
    <w:rsid w:val="00201790"/>
    <w:rsid w:val="0020318C"/>
    <w:rsid w:val="002075A5"/>
    <w:rsid w:val="0021173B"/>
    <w:rsid w:val="00212268"/>
    <w:rsid w:val="00225D50"/>
    <w:rsid w:val="00234262"/>
    <w:rsid w:val="00234D72"/>
    <w:rsid w:val="0024610C"/>
    <w:rsid w:val="00262E47"/>
    <w:rsid w:val="00272030"/>
    <w:rsid w:val="00282C2F"/>
    <w:rsid w:val="002847E3"/>
    <w:rsid w:val="002B23D4"/>
    <w:rsid w:val="002B5273"/>
    <w:rsid w:val="002C7AE7"/>
    <w:rsid w:val="002E1E2A"/>
    <w:rsid w:val="002F332B"/>
    <w:rsid w:val="00302D3F"/>
    <w:rsid w:val="0031057A"/>
    <w:rsid w:val="00326FB8"/>
    <w:rsid w:val="00355807"/>
    <w:rsid w:val="00383C9B"/>
    <w:rsid w:val="003858FA"/>
    <w:rsid w:val="003A49FE"/>
    <w:rsid w:val="003A5939"/>
    <w:rsid w:val="003B5856"/>
    <w:rsid w:val="003C0FEA"/>
    <w:rsid w:val="003E3B86"/>
    <w:rsid w:val="003E792A"/>
    <w:rsid w:val="003F4CCF"/>
    <w:rsid w:val="0040457A"/>
    <w:rsid w:val="004307F0"/>
    <w:rsid w:val="00434760"/>
    <w:rsid w:val="00435706"/>
    <w:rsid w:val="00445933"/>
    <w:rsid w:val="00462EFF"/>
    <w:rsid w:val="004673D6"/>
    <w:rsid w:val="00471763"/>
    <w:rsid w:val="00483116"/>
    <w:rsid w:val="004B5240"/>
    <w:rsid w:val="004C6CF5"/>
    <w:rsid w:val="005136D4"/>
    <w:rsid w:val="005171C8"/>
    <w:rsid w:val="00535C36"/>
    <w:rsid w:val="00537C2A"/>
    <w:rsid w:val="00544444"/>
    <w:rsid w:val="0054533F"/>
    <w:rsid w:val="00556FF9"/>
    <w:rsid w:val="00564565"/>
    <w:rsid w:val="005729B5"/>
    <w:rsid w:val="00590A63"/>
    <w:rsid w:val="0059575F"/>
    <w:rsid w:val="005B1321"/>
    <w:rsid w:val="005B1986"/>
    <w:rsid w:val="005B489B"/>
    <w:rsid w:val="005C29A0"/>
    <w:rsid w:val="005C5592"/>
    <w:rsid w:val="005C6599"/>
    <w:rsid w:val="005D75DF"/>
    <w:rsid w:val="005E744A"/>
    <w:rsid w:val="006010EA"/>
    <w:rsid w:val="00604949"/>
    <w:rsid w:val="006122BF"/>
    <w:rsid w:val="006156A3"/>
    <w:rsid w:val="006176F0"/>
    <w:rsid w:val="0063003E"/>
    <w:rsid w:val="00630BE3"/>
    <w:rsid w:val="00632731"/>
    <w:rsid w:val="00632B62"/>
    <w:rsid w:val="00662A7B"/>
    <w:rsid w:val="00663BEA"/>
    <w:rsid w:val="00673D34"/>
    <w:rsid w:val="00674683"/>
    <w:rsid w:val="00684645"/>
    <w:rsid w:val="006A3F8A"/>
    <w:rsid w:val="006B0E19"/>
    <w:rsid w:val="006C54B0"/>
    <w:rsid w:val="006C5F5F"/>
    <w:rsid w:val="006D28C8"/>
    <w:rsid w:val="006E56EA"/>
    <w:rsid w:val="00707F0B"/>
    <w:rsid w:val="00711A8A"/>
    <w:rsid w:val="0071337C"/>
    <w:rsid w:val="00732BD9"/>
    <w:rsid w:val="007471D4"/>
    <w:rsid w:val="00753936"/>
    <w:rsid w:val="00764BCD"/>
    <w:rsid w:val="007672BE"/>
    <w:rsid w:val="00780773"/>
    <w:rsid w:val="00782F90"/>
    <w:rsid w:val="007830BC"/>
    <w:rsid w:val="00791176"/>
    <w:rsid w:val="0079550B"/>
    <w:rsid w:val="007C43FC"/>
    <w:rsid w:val="007D199F"/>
    <w:rsid w:val="007D1C5E"/>
    <w:rsid w:val="007D1C9F"/>
    <w:rsid w:val="007D36C2"/>
    <w:rsid w:val="007D7D6D"/>
    <w:rsid w:val="007E119E"/>
    <w:rsid w:val="00800F20"/>
    <w:rsid w:val="00806A38"/>
    <w:rsid w:val="00825CF8"/>
    <w:rsid w:val="008305D7"/>
    <w:rsid w:val="00844CCE"/>
    <w:rsid w:val="00852FB7"/>
    <w:rsid w:val="00860DCA"/>
    <w:rsid w:val="0087236B"/>
    <w:rsid w:val="0087534E"/>
    <w:rsid w:val="00880C26"/>
    <w:rsid w:val="00882690"/>
    <w:rsid w:val="00887112"/>
    <w:rsid w:val="00893FB0"/>
    <w:rsid w:val="00896826"/>
    <w:rsid w:val="008A3B2B"/>
    <w:rsid w:val="008B6DB9"/>
    <w:rsid w:val="008C3585"/>
    <w:rsid w:val="008D0614"/>
    <w:rsid w:val="008D234E"/>
    <w:rsid w:val="008E7D74"/>
    <w:rsid w:val="00922855"/>
    <w:rsid w:val="00935066"/>
    <w:rsid w:val="00942918"/>
    <w:rsid w:val="0094677D"/>
    <w:rsid w:val="00953845"/>
    <w:rsid w:val="00957EEA"/>
    <w:rsid w:val="00964869"/>
    <w:rsid w:val="00974BC3"/>
    <w:rsid w:val="00981042"/>
    <w:rsid w:val="00992C24"/>
    <w:rsid w:val="00994B4C"/>
    <w:rsid w:val="0099697A"/>
    <w:rsid w:val="009A0D6B"/>
    <w:rsid w:val="009F3502"/>
    <w:rsid w:val="00A21DA1"/>
    <w:rsid w:val="00A23CBA"/>
    <w:rsid w:val="00A25C51"/>
    <w:rsid w:val="00A347D7"/>
    <w:rsid w:val="00A44FF7"/>
    <w:rsid w:val="00A615E5"/>
    <w:rsid w:val="00A64FF9"/>
    <w:rsid w:val="00A671C9"/>
    <w:rsid w:val="00A67F8A"/>
    <w:rsid w:val="00A74CEA"/>
    <w:rsid w:val="00AA687D"/>
    <w:rsid w:val="00AB6FD2"/>
    <w:rsid w:val="00AF12F8"/>
    <w:rsid w:val="00AF3020"/>
    <w:rsid w:val="00AF69FF"/>
    <w:rsid w:val="00B03325"/>
    <w:rsid w:val="00B10958"/>
    <w:rsid w:val="00B27AC9"/>
    <w:rsid w:val="00B43854"/>
    <w:rsid w:val="00B4564B"/>
    <w:rsid w:val="00B60B32"/>
    <w:rsid w:val="00B61B74"/>
    <w:rsid w:val="00B72B2D"/>
    <w:rsid w:val="00B812A0"/>
    <w:rsid w:val="00B8253F"/>
    <w:rsid w:val="00B826D8"/>
    <w:rsid w:val="00B870A6"/>
    <w:rsid w:val="00B96F01"/>
    <w:rsid w:val="00BA75D0"/>
    <w:rsid w:val="00BF5C30"/>
    <w:rsid w:val="00C01871"/>
    <w:rsid w:val="00C04CFF"/>
    <w:rsid w:val="00C14C55"/>
    <w:rsid w:val="00C15D65"/>
    <w:rsid w:val="00C23EDE"/>
    <w:rsid w:val="00C27BC0"/>
    <w:rsid w:val="00C42496"/>
    <w:rsid w:val="00C6764B"/>
    <w:rsid w:val="00C7101C"/>
    <w:rsid w:val="00C92C3C"/>
    <w:rsid w:val="00CB141A"/>
    <w:rsid w:val="00CC1EE0"/>
    <w:rsid w:val="00CC4573"/>
    <w:rsid w:val="00CC47F2"/>
    <w:rsid w:val="00CE04F7"/>
    <w:rsid w:val="00CE69F5"/>
    <w:rsid w:val="00D00BD6"/>
    <w:rsid w:val="00D22FD5"/>
    <w:rsid w:val="00D26AE6"/>
    <w:rsid w:val="00D27559"/>
    <w:rsid w:val="00D42710"/>
    <w:rsid w:val="00D42E3C"/>
    <w:rsid w:val="00D61272"/>
    <w:rsid w:val="00D64984"/>
    <w:rsid w:val="00D875AD"/>
    <w:rsid w:val="00DB37F5"/>
    <w:rsid w:val="00DB5C37"/>
    <w:rsid w:val="00DC46AA"/>
    <w:rsid w:val="00DD376F"/>
    <w:rsid w:val="00DD55E8"/>
    <w:rsid w:val="00DE3AA5"/>
    <w:rsid w:val="00E06E76"/>
    <w:rsid w:val="00E37B81"/>
    <w:rsid w:val="00E4294C"/>
    <w:rsid w:val="00E612B9"/>
    <w:rsid w:val="00E81760"/>
    <w:rsid w:val="00EA0296"/>
    <w:rsid w:val="00EA08AA"/>
    <w:rsid w:val="00EA0E4C"/>
    <w:rsid w:val="00EA5603"/>
    <w:rsid w:val="00EB2A52"/>
    <w:rsid w:val="00EB4044"/>
    <w:rsid w:val="00EC6BE4"/>
    <w:rsid w:val="00ED4694"/>
    <w:rsid w:val="00F0341F"/>
    <w:rsid w:val="00F117DC"/>
    <w:rsid w:val="00F267C2"/>
    <w:rsid w:val="00F32348"/>
    <w:rsid w:val="00F34CDD"/>
    <w:rsid w:val="00F4608E"/>
    <w:rsid w:val="00F61195"/>
    <w:rsid w:val="00F92AA3"/>
    <w:rsid w:val="00FA5FBD"/>
    <w:rsid w:val="00FA642C"/>
    <w:rsid w:val="00FD2ACA"/>
    <w:rsid w:val="00FE3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81F9C"/>
  <w15:docId w15:val="{67ACF9C4-57F3-499D-A416-765048387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widowControl w:val="0"/>
      <w:suppressAutoHyphens/>
      <w:overflowPunct w:val="0"/>
      <w:autoSpaceDE w:val="0"/>
      <w:autoSpaceDN w:val="0"/>
      <w:textAlignment w:val="baseline"/>
    </w:pPr>
    <w:rPr>
      <w:kern w:val="3"/>
      <w:sz w:val="22"/>
      <w:szCs w:val="2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B6DB9"/>
    <w:pPr>
      <w:keepNext/>
      <w:widowControl/>
      <w:suppressAutoHyphens w:val="0"/>
      <w:overflowPunct/>
      <w:autoSpaceDE/>
      <w:autoSpaceDN/>
      <w:spacing w:before="240" w:after="60"/>
      <w:textAlignment w:val="auto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pPr>
      <w:ind w:left="720"/>
    </w:pPr>
  </w:style>
  <w:style w:type="paragraph" w:styleId="Tekstpodstawowywcity">
    <w:name w:val="Body Text Indent"/>
    <w:basedOn w:val="Normalny"/>
    <w:pPr>
      <w:widowControl/>
      <w:overflowPunct/>
      <w:autoSpaceDE/>
      <w:ind w:left="360" w:hanging="360"/>
      <w:textAlignment w:val="auto"/>
    </w:pPr>
    <w:rPr>
      <w:rFonts w:ascii="Times New Roman" w:hAnsi="Times New Roman"/>
      <w:kern w:val="0"/>
      <w:sz w:val="24"/>
      <w:szCs w:val="24"/>
      <w:lang w:eastAsia="ar-SA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54B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54B0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225D5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25D50"/>
    <w:pPr>
      <w:widowControl/>
      <w:suppressAutoHyphens w:val="0"/>
      <w:overflowPunct/>
      <w:autoSpaceDE/>
      <w:autoSpaceDN/>
      <w:textAlignment w:val="auto"/>
    </w:pPr>
    <w:rPr>
      <w:rFonts w:ascii="Times New Roman" w:hAnsi="Times New Roman"/>
      <w:kern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25D5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4271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42710"/>
    <w:rPr>
      <w:kern w:val="3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F460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608E"/>
    <w:rPr>
      <w:kern w:val="3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F460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608E"/>
    <w:rPr>
      <w:kern w:val="3"/>
      <w:sz w:val="22"/>
      <w:szCs w:val="22"/>
    </w:rPr>
  </w:style>
  <w:style w:type="numbering" w:customStyle="1" w:styleId="Styl1">
    <w:name w:val="Styl1"/>
    <w:uiPriority w:val="99"/>
    <w:pPr>
      <w:numPr>
        <w:numId w:val="47"/>
      </w:numPr>
    </w:pPr>
  </w:style>
  <w:style w:type="character" w:customStyle="1" w:styleId="Nagwek2Znak">
    <w:name w:val="Nagłówek 2 Znak"/>
    <w:basedOn w:val="Domylnaczcionkaakapitu"/>
    <w:link w:val="Nagwek2"/>
    <w:semiHidden/>
    <w:rsid w:val="008B6DB9"/>
    <w:rPr>
      <w:rFonts w:ascii="Cambria" w:hAnsi="Cambria"/>
      <w:b/>
      <w:bCs/>
      <w:i/>
      <w:iCs/>
      <w:sz w:val="28"/>
      <w:szCs w:val="28"/>
    </w:rPr>
  </w:style>
  <w:style w:type="paragraph" w:styleId="Tytu">
    <w:name w:val="Title"/>
    <w:basedOn w:val="Normalny"/>
    <w:link w:val="TytuZnak"/>
    <w:qFormat/>
    <w:rsid w:val="008B6DB9"/>
    <w:pPr>
      <w:widowControl/>
      <w:suppressAutoHyphens w:val="0"/>
      <w:overflowPunct/>
      <w:autoSpaceDE/>
      <w:autoSpaceDN/>
      <w:jc w:val="center"/>
      <w:textAlignment w:val="auto"/>
    </w:pPr>
    <w:rPr>
      <w:rFonts w:ascii="Times New Roman" w:hAnsi="Times New Roman"/>
      <w:b/>
      <w:kern w:val="0"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8B6DB9"/>
    <w:rPr>
      <w:rFonts w:ascii="Times New Roman" w:hAnsi="Times New Roman"/>
      <w:b/>
      <w:sz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34CD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34CDD"/>
    <w:rPr>
      <w:kern w:val="3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3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lk034471\Desktop\WZ%20Umowa%20wykonawcza%20+%20warunki%20p&#322;atno&#347;ci%20z%20dotacji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0C6D4-4809-42E3-8862-39C3C9EAC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 Umowa wykonawcza + warunki płatności z dotacji.dot</Template>
  <TotalTime>14</TotalTime>
  <Pages>3</Pages>
  <Words>951</Words>
  <Characters>5709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SA</Company>
  <LinksUpToDate>false</LinksUpToDate>
  <CharactersWithSpaces>6647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Kośnik Leszek</dc:creator>
  <cp:lastModifiedBy>Grzybowska Małgorzata</cp:lastModifiedBy>
  <cp:revision>7</cp:revision>
  <cp:lastPrinted>2026-03-05T07:29:00Z</cp:lastPrinted>
  <dcterms:created xsi:type="dcterms:W3CDTF">2017-02-21T06:16:00Z</dcterms:created>
  <dcterms:modified xsi:type="dcterms:W3CDTF">2026-03-05T07:29:00Z</dcterms:modified>
</cp:coreProperties>
</file>